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3836A" w14:textId="0B9A078D" w:rsidR="003C6F99" w:rsidRDefault="003C6F99" w:rsidP="003C6F99">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sidR="00ED2F16">
        <w:rPr>
          <w:b/>
          <w:noProof/>
          <w:sz w:val="24"/>
          <w:lang w:eastAsia="zh-CN"/>
        </w:rPr>
        <w:t>g #99</w:t>
      </w:r>
      <w:r>
        <w:rPr>
          <w:b/>
          <w:noProof/>
          <w:sz w:val="24"/>
          <w:lang w:eastAsia="zh-CN"/>
        </w:rPr>
        <w:t>-e</w:t>
      </w:r>
      <w:r>
        <w:rPr>
          <w:rFonts w:cs="Arial"/>
          <w:b/>
          <w:noProof/>
          <w:sz w:val="24"/>
          <w:szCs w:val="24"/>
        </w:rPr>
        <w:tab/>
      </w:r>
      <w:r w:rsidR="00D5191D" w:rsidRPr="00D5191D">
        <w:rPr>
          <w:rFonts w:eastAsia="宋体" w:cs="Arial"/>
          <w:b/>
          <w:noProof/>
          <w:sz w:val="24"/>
          <w:szCs w:val="24"/>
          <w:lang w:eastAsia="zh-CN"/>
        </w:rPr>
        <w:t>R4-21</w:t>
      </w:r>
      <w:r w:rsidR="00B724E1">
        <w:rPr>
          <w:rFonts w:eastAsia="宋体" w:cs="Arial"/>
          <w:b/>
          <w:noProof/>
          <w:sz w:val="24"/>
          <w:szCs w:val="24"/>
          <w:lang w:eastAsia="zh-CN"/>
        </w:rPr>
        <w:t>08591</w:t>
      </w:r>
    </w:p>
    <w:p w14:paraId="17754869" w14:textId="6A9FD6E0" w:rsidR="003C6F99" w:rsidRDefault="003C6F99" w:rsidP="003C6F99">
      <w:pPr>
        <w:pStyle w:val="CRCoverPage"/>
        <w:outlineLvl w:val="0"/>
        <w:rPr>
          <w:b/>
          <w:noProof/>
          <w:sz w:val="24"/>
        </w:rPr>
      </w:pPr>
      <w:r>
        <w:rPr>
          <w:b/>
          <w:noProof/>
          <w:sz w:val="24"/>
        </w:rPr>
        <w:t>Electronic Meeting, 1</w:t>
      </w:r>
      <w:r w:rsidR="00ED7838">
        <w:rPr>
          <w:b/>
          <w:noProof/>
          <w:sz w:val="24"/>
        </w:rPr>
        <w:t>9</w:t>
      </w:r>
      <w:r>
        <w:rPr>
          <w:b/>
          <w:noProof/>
          <w:sz w:val="24"/>
          <w:vertAlign w:val="superscript"/>
        </w:rPr>
        <w:t>th</w:t>
      </w:r>
      <w:r>
        <w:rPr>
          <w:b/>
          <w:noProof/>
          <w:sz w:val="24"/>
        </w:rPr>
        <w:t xml:space="preserve"> - 2</w:t>
      </w:r>
      <w:r w:rsidR="00ED7838">
        <w:rPr>
          <w:b/>
          <w:noProof/>
          <w:sz w:val="24"/>
        </w:rPr>
        <w:t>7</w:t>
      </w:r>
      <w:r>
        <w:rPr>
          <w:b/>
          <w:noProof/>
          <w:sz w:val="24"/>
          <w:vertAlign w:val="superscript"/>
        </w:rPr>
        <w:t>th</w:t>
      </w:r>
      <w:r>
        <w:rPr>
          <w:b/>
          <w:noProof/>
          <w:sz w:val="24"/>
        </w:rPr>
        <w:t xml:space="preserve"> </w:t>
      </w:r>
      <w:r w:rsidR="00ED7838">
        <w:rPr>
          <w:b/>
          <w:noProof/>
          <w:sz w:val="24"/>
        </w:rPr>
        <w:t>May</w:t>
      </w:r>
      <w:r>
        <w:rPr>
          <w:b/>
          <w:noProof/>
          <w:sz w:val="24"/>
        </w:rPr>
        <w:t>, 2021</w:t>
      </w:r>
    </w:p>
    <w:p w14:paraId="0967A1E4" w14:textId="77777777" w:rsidR="003C6F99" w:rsidRPr="001439A6" w:rsidRDefault="003C6F99" w:rsidP="003C6F99">
      <w:pPr>
        <w:pStyle w:val="ab"/>
        <w:jc w:val="both"/>
        <w:rPr>
          <w:rFonts w:eastAsia="宋体"/>
          <w:i w:val="0"/>
          <w:noProof w:val="0"/>
          <w:sz w:val="24"/>
        </w:rPr>
      </w:pPr>
    </w:p>
    <w:p w14:paraId="716AA6BB" w14:textId="7C70405C" w:rsidR="003C6F99" w:rsidRPr="004B565E" w:rsidRDefault="003C6F99" w:rsidP="003C6F99">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proofErr w:type="spellStart"/>
      <w:r w:rsidRPr="003C6F99">
        <w:rPr>
          <w:rFonts w:ascii="Arial" w:hAnsi="Arial"/>
          <w:sz w:val="24"/>
          <w:lang w:val="en-US" w:eastAsia="zh-CN"/>
        </w:rPr>
        <w:t>pCR</w:t>
      </w:r>
      <w:proofErr w:type="spellEnd"/>
      <w:r w:rsidRPr="003C6F99">
        <w:rPr>
          <w:rFonts w:ascii="Arial" w:hAnsi="Arial"/>
          <w:sz w:val="24"/>
          <w:lang w:val="en-US" w:eastAsia="zh-CN"/>
        </w:rPr>
        <w:t xml:space="preserve"> on IAB radiated conformance testing (FRCs and PRACH test preambles) </w:t>
      </w:r>
      <w:r w:rsidR="0001637D">
        <w:rPr>
          <w:rFonts w:ascii="Arial" w:hAnsi="Arial"/>
          <w:sz w:val="24"/>
          <w:lang w:val="en-US" w:eastAsia="zh-CN"/>
        </w:rPr>
        <w:t>to</w:t>
      </w:r>
      <w:r w:rsidRPr="003C6F99">
        <w:rPr>
          <w:rFonts w:ascii="Arial" w:hAnsi="Arial"/>
          <w:sz w:val="24"/>
          <w:lang w:val="en-US" w:eastAsia="zh-CN"/>
        </w:rPr>
        <w:t xml:space="preserve"> TS 38.176-2</w:t>
      </w:r>
    </w:p>
    <w:p w14:paraId="3312B3FF" w14:textId="77777777" w:rsidR="004179BB" w:rsidRPr="001D5C96" w:rsidRDefault="004179BB" w:rsidP="004179BB">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238B557D" w14:textId="70C3EF5C" w:rsidR="003C6F99" w:rsidRPr="004B565E" w:rsidRDefault="003C6F99" w:rsidP="003C6F99">
      <w:pPr>
        <w:tabs>
          <w:tab w:val="left" w:pos="1985"/>
        </w:tabs>
        <w:rPr>
          <w:rStyle w:val="affc"/>
          <w:lang w:val="pt-BR"/>
        </w:rPr>
      </w:pPr>
      <w:r w:rsidRPr="004B565E">
        <w:rPr>
          <w:rFonts w:ascii="Arial" w:hAnsi="Arial"/>
          <w:b/>
          <w:sz w:val="24"/>
          <w:lang w:val="pt-BR"/>
        </w:rPr>
        <w:t>Agenda item:</w:t>
      </w:r>
      <w:r>
        <w:rPr>
          <w:rFonts w:ascii="Arial" w:hAnsi="Arial"/>
          <w:sz w:val="24"/>
          <w:lang w:val="pt-BR"/>
        </w:rPr>
        <w:tab/>
      </w:r>
      <w:r w:rsidR="00BA1434">
        <w:rPr>
          <w:rFonts w:ascii="Arial" w:hAnsi="Arial"/>
          <w:sz w:val="24"/>
          <w:lang w:val="pt-BR"/>
        </w:rPr>
        <w:t>6.3.6.1</w:t>
      </w:r>
    </w:p>
    <w:p w14:paraId="335B5223" w14:textId="147EE1D8" w:rsidR="003C6F99" w:rsidRPr="004B565E" w:rsidRDefault="003C6F99" w:rsidP="003C6F99">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sidR="0068264A">
        <w:rPr>
          <w:rFonts w:ascii="Arial" w:hAnsi="Arial"/>
          <w:sz w:val="24"/>
          <w:lang w:val="pt-BR" w:eastAsia="zh-CN"/>
        </w:rPr>
        <w:t>Approval</w:t>
      </w:r>
    </w:p>
    <w:p w14:paraId="516AC542" w14:textId="223E8212" w:rsidR="003C6F99" w:rsidRPr="004B565E" w:rsidRDefault="003C6F99" w:rsidP="003C6F99">
      <w:pPr>
        <w:pStyle w:val="10"/>
        <w:numPr>
          <w:ilvl w:val="0"/>
          <w:numId w:val="27"/>
        </w:numPr>
        <w:rPr>
          <w:lang w:eastAsia="zh-CN"/>
        </w:rPr>
      </w:pPr>
      <w:r>
        <w:rPr>
          <w:lang w:eastAsia="zh-CN"/>
        </w:rPr>
        <w:t>Introduction</w:t>
      </w:r>
    </w:p>
    <w:p w14:paraId="081E45D4" w14:textId="75333A31" w:rsidR="003C6F99" w:rsidRPr="003C6F99" w:rsidRDefault="003C6F99" w:rsidP="003C6F99">
      <w:r>
        <w:rPr>
          <w:lang w:eastAsia="zh-CN"/>
        </w:rPr>
        <w:t>During RAN4#98-</w:t>
      </w:r>
      <w:r w:rsidR="00ED2F16">
        <w:rPr>
          <w:lang w:eastAsia="zh-CN"/>
        </w:rPr>
        <w:t>bis-</w:t>
      </w:r>
      <w:r>
        <w:rPr>
          <w:lang w:eastAsia="zh-CN"/>
        </w:rPr>
        <w:t xml:space="preserve">e meeting, </w:t>
      </w:r>
      <w:r w:rsidR="00ED2F16">
        <w:rPr>
          <w:lang w:eastAsia="zh-CN"/>
        </w:rPr>
        <w:t>WF</w:t>
      </w:r>
      <w:r>
        <w:rPr>
          <w:lang w:eastAsia="zh-CN"/>
        </w:rPr>
        <w:t xml:space="preserve">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r w:rsidR="00ED2F16">
        <w:rPr>
          <w:lang w:eastAsia="zh-CN"/>
        </w:rPr>
        <w:t xml:space="preserve">on </w:t>
      </w:r>
      <w:r w:rsidR="00ED2F16" w:rsidRPr="00ED2F16">
        <w:rPr>
          <w:lang w:eastAsia="zh-CN"/>
        </w:rPr>
        <w:t>Rel-16 NR IAB demodulation requirements</w:t>
      </w:r>
      <w:r w:rsidRPr="004B565E">
        <w:rPr>
          <w:lang w:eastAsia="zh-CN"/>
        </w:rPr>
        <w:t xml:space="preserve"> was approved. </w:t>
      </w:r>
      <w:r>
        <w:rPr>
          <w:lang w:val="en-US" w:eastAsia="zh-CN"/>
        </w:rPr>
        <w:t xml:space="preserve">This contribution provides the </w:t>
      </w:r>
      <w:r w:rsidR="00ED2F16">
        <w:rPr>
          <w:lang w:val="en-US" w:eastAsia="zh-CN"/>
        </w:rPr>
        <w:t>updated</w:t>
      </w:r>
      <w:r w:rsidRPr="003C6F99">
        <w:t xml:space="preserve"> text proposal</w:t>
      </w:r>
      <w:r>
        <w:t xml:space="preserve"> about</w:t>
      </w:r>
      <w:r w:rsidRPr="003C6F99">
        <w:t xml:space="preserve"> IAB radiated conformance testing (FRCs and PRACH test preambles) </w:t>
      </w:r>
      <w:r w:rsidR="001D1969">
        <w:t>to</w:t>
      </w:r>
      <w:r w:rsidRPr="003C6F99">
        <w:t xml:space="preserve"> TS 38.176-2</w:t>
      </w:r>
      <w:r>
        <w:t xml:space="preserve"> as per work split.</w:t>
      </w:r>
    </w:p>
    <w:p w14:paraId="7625099F" w14:textId="0D1367BC" w:rsidR="003C6F99" w:rsidRDefault="003C6F99" w:rsidP="003C6F99">
      <w:pPr>
        <w:pStyle w:val="10"/>
        <w:numPr>
          <w:ilvl w:val="0"/>
          <w:numId w:val="27"/>
        </w:numPr>
        <w:rPr>
          <w:lang w:eastAsia="zh-CN"/>
        </w:rPr>
      </w:pPr>
      <w:r>
        <w:rPr>
          <w:lang w:eastAsia="zh-CN"/>
        </w:rPr>
        <w:t>Reference</w:t>
      </w:r>
    </w:p>
    <w:p w14:paraId="3C7F6047" w14:textId="3715A04E" w:rsidR="003C6F99" w:rsidRDefault="003C6F99" w:rsidP="003C6F99">
      <w:pPr>
        <w:pStyle w:val="Reference"/>
        <w:numPr>
          <w:ilvl w:val="0"/>
          <w:numId w:val="28"/>
        </w:numPr>
        <w:spacing w:after="180"/>
        <w:ind w:left="400" w:hangingChars="200" w:hanging="400"/>
        <w:rPr>
          <w:lang w:val="en-US" w:eastAsia="zh-CN"/>
        </w:rPr>
      </w:pPr>
      <w:bookmarkStart w:id="1" w:name="_Ref63699293"/>
      <w:r w:rsidRPr="00651935">
        <w:rPr>
          <w:lang w:val="en-US" w:eastAsia="zh-CN"/>
        </w:rPr>
        <w:t>R4-210</w:t>
      </w:r>
      <w:r w:rsidR="00ED2F16">
        <w:rPr>
          <w:lang w:val="en-US" w:eastAsia="zh-CN"/>
        </w:rPr>
        <w:t>6172</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w:t>
      </w:r>
      <w:r w:rsidR="00ED2F16">
        <w:rPr>
          <w:lang w:val="en-US" w:eastAsia="zh-CN"/>
        </w:rPr>
        <w:t>-bis</w:t>
      </w:r>
      <w:r>
        <w:rPr>
          <w:lang w:val="en-US" w:eastAsia="zh-CN"/>
        </w:rPr>
        <w:t>-e, Nokia</w:t>
      </w:r>
      <w:bookmarkEnd w:id="1"/>
    </w:p>
    <w:p w14:paraId="53B3ADD8" w14:textId="4BB99BFD" w:rsidR="00ED2F16" w:rsidRPr="003C6F99" w:rsidRDefault="00ED2F16" w:rsidP="00ED2F16">
      <w:pPr>
        <w:pStyle w:val="Reference"/>
        <w:numPr>
          <w:ilvl w:val="0"/>
          <w:numId w:val="28"/>
        </w:numPr>
        <w:spacing w:after="180"/>
        <w:rPr>
          <w:lang w:val="en-US" w:eastAsia="zh-CN"/>
        </w:rPr>
      </w:pPr>
      <w:r>
        <w:rPr>
          <w:lang w:val="en-US" w:eastAsia="zh-CN"/>
        </w:rPr>
        <w:t xml:space="preserve">R4-2106089, </w:t>
      </w:r>
      <w:r w:rsidRPr="00ED2F16">
        <w:rPr>
          <w:lang w:val="en-US" w:eastAsia="zh-CN"/>
        </w:rPr>
        <w:t xml:space="preserve">WF on IAB </w:t>
      </w:r>
      <w:proofErr w:type="spellStart"/>
      <w:r w:rsidRPr="00ED2F16">
        <w:rPr>
          <w:lang w:val="en-US" w:eastAsia="zh-CN"/>
        </w:rPr>
        <w:t>demod</w:t>
      </w:r>
      <w:proofErr w:type="spellEnd"/>
      <w:r w:rsidRPr="00ED2F16">
        <w:rPr>
          <w:lang w:val="en-US" w:eastAsia="zh-CN"/>
        </w:rPr>
        <w:t xml:space="preserve"> editorial</w:t>
      </w:r>
      <w:r>
        <w:rPr>
          <w:lang w:val="en-US" w:eastAsia="zh-CN"/>
        </w:rPr>
        <w:t xml:space="preserve">, </w:t>
      </w:r>
      <w:r w:rsidRPr="009163A1">
        <w:rPr>
          <w:lang w:val="en-US" w:eastAsia="zh-CN"/>
        </w:rPr>
        <w:t>RAN4#9</w:t>
      </w:r>
      <w:r>
        <w:rPr>
          <w:lang w:val="en-US" w:eastAsia="zh-CN"/>
        </w:rPr>
        <w:t>8-bis-e, Ericsson</w:t>
      </w:r>
    </w:p>
    <w:p w14:paraId="0C69891F" w14:textId="73415CEA" w:rsidR="003C6F99" w:rsidRDefault="003C6F99" w:rsidP="003C6F99">
      <w:pPr>
        <w:pStyle w:val="10"/>
        <w:rPr>
          <w:lang w:val="en-US" w:eastAsia="zh-CN"/>
        </w:rPr>
      </w:pPr>
      <w:r>
        <w:rPr>
          <w:lang w:val="en-US" w:eastAsia="zh-CN"/>
        </w:rPr>
        <w:t>Text Proposal</w:t>
      </w:r>
    </w:p>
    <w:p w14:paraId="2D96781E" w14:textId="77777777" w:rsidR="003C6F99" w:rsidRDefault="003C6F99">
      <w:pPr>
        <w:spacing w:after="0"/>
        <w:rPr>
          <w:rFonts w:ascii="Arial" w:hAnsi="Arial"/>
          <w:sz w:val="36"/>
          <w:lang w:val="en-US" w:eastAsia="zh-CN"/>
        </w:rPr>
      </w:pPr>
      <w:r>
        <w:rPr>
          <w:lang w:val="en-US" w:eastAsia="zh-CN"/>
        </w:rPr>
        <w:br w:type="page"/>
      </w:r>
    </w:p>
    <w:p w14:paraId="185C490C" w14:textId="7FFB0A6D" w:rsidR="00185C33" w:rsidRDefault="002F49C6" w:rsidP="00185C33">
      <w:pPr>
        <w:pStyle w:val="af9"/>
        <w:rPr>
          <w:rFonts w:ascii="Times New Roman" w:hAnsi="Times New Roman"/>
          <w:i/>
        </w:rPr>
      </w:pPr>
      <w:r w:rsidRPr="002F49C6">
        <w:rPr>
          <w:rFonts w:ascii="Times New Roman" w:hAnsi="Times New Roman"/>
          <w:i/>
          <w:highlight w:val="yellow"/>
        </w:rPr>
        <w:lastRenderedPageBreak/>
        <w:t xml:space="preserve">&lt;START OF THE </w:t>
      </w:r>
      <w:r w:rsidR="003C6F99">
        <w:rPr>
          <w:rFonts w:ascii="Times New Roman" w:hAnsi="Times New Roman"/>
          <w:i/>
          <w:highlight w:val="yellow"/>
        </w:rPr>
        <w:t>TEXT PROPOSAL</w:t>
      </w:r>
      <w:r w:rsidRPr="002F49C6">
        <w:rPr>
          <w:rFonts w:ascii="Times New Roman" w:hAnsi="Times New Roman"/>
          <w:i/>
          <w:highlight w:val="yellow"/>
        </w:rPr>
        <w:t xml:space="preserve"> 1&gt;</w:t>
      </w:r>
    </w:p>
    <w:p w14:paraId="4D3650D4" w14:textId="77777777" w:rsidR="0054360A" w:rsidRPr="009C3A67" w:rsidRDefault="0054360A" w:rsidP="0054360A">
      <w:pPr>
        <w:pStyle w:val="2"/>
      </w:pPr>
      <w:r>
        <w:rPr>
          <w:rFonts w:hint="eastAsia"/>
          <w:lang w:val="en-US" w:eastAsia="zh-CN"/>
        </w:rPr>
        <w:t>A</w:t>
      </w:r>
      <w:r>
        <w:rPr>
          <w:lang w:val="en-US" w:eastAsia="zh-CN"/>
        </w:rPr>
        <w:t>.2</w:t>
      </w:r>
      <w:r>
        <w:rPr>
          <w:lang w:val="en-US" w:eastAsia="zh-CN"/>
        </w:rPr>
        <w:tab/>
      </w:r>
      <w:r w:rsidRPr="005838A8">
        <w:t>IAB-DU Fixed Reference Channels</w:t>
      </w:r>
    </w:p>
    <w:p w14:paraId="37C7BE11" w14:textId="77777777" w:rsidR="0054360A" w:rsidRPr="009C3A67" w:rsidRDefault="0054360A" w:rsidP="0054360A">
      <w:pPr>
        <w:pStyle w:val="30"/>
      </w:pPr>
      <w:r>
        <w:t>A.2.1</w:t>
      </w:r>
      <w:r>
        <w:tab/>
        <w:t>Fixed Reference Channels for PUSCH performance requirements (QPSK, R=193/1024)</w:t>
      </w:r>
    </w:p>
    <w:p w14:paraId="04D35EFB" w14:textId="77777777" w:rsidR="0054360A" w:rsidRDefault="0054360A" w:rsidP="0054360A">
      <w:pPr>
        <w:rPr>
          <w:lang w:eastAsia="zh-CN"/>
        </w:rPr>
      </w:pPr>
      <w:r>
        <w:t>The parameters for the reference measurement channels are specified in table A.2.1-1 and table A.2.1-2</w:t>
      </w:r>
      <w:r>
        <w:rPr>
          <w:lang w:eastAsia="zh-CN"/>
        </w:rPr>
        <w:t xml:space="preserve"> </w:t>
      </w:r>
      <w:r>
        <w:t>for FR1 PUSCH performance requirements</w:t>
      </w:r>
      <w:r>
        <w:rPr>
          <w:lang w:eastAsia="zh-CN"/>
        </w:rPr>
        <w:t>:</w:t>
      </w:r>
    </w:p>
    <w:p w14:paraId="3BEF7DA1" w14:textId="77777777" w:rsidR="0054360A" w:rsidRDefault="0054360A" w:rsidP="0054360A">
      <w:pPr>
        <w:pStyle w:val="B1"/>
      </w:pPr>
      <w:r>
        <w:t>-</w:t>
      </w:r>
      <w:r>
        <w:tab/>
      </w:r>
      <w:r>
        <w:rPr>
          <w:lang w:eastAsia="zh-CN"/>
        </w:rPr>
        <w:t xml:space="preserve">FRC parameters </w:t>
      </w:r>
      <w:r>
        <w:t xml:space="preserve">are specified in table A.2.1-1 for FR1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6DB35709" w14:textId="77777777" w:rsidR="0054360A" w:rsidRDefault="0054360A" w:rsidP="0054360A">
      <w:pPr>
        <w:pStyle w:val="B1"/>
      </w:pPr>
      <w:r>
        <w:t>-</w:t>
      </w:r>
      <w:r>
        <w:tab/>
      </w:r>
      <w:r>
        <w:rPr>
          <w:lang w:eastAsia="zh-CN"/>
        </w:rPr>
        <w:t xml:space="preserve">FRC parameters </w:t>
      </w:r>
      <w:r>
        <w:t xml:space="preserve">are specified in table A.2.1-2 for FR1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layers.</w:t>
      </w:r>
    </w:p>
    <w:p w14:paraId="141EF466" w14:textId="77777777" w:rsidR="0054360A" w:rsidRDefault="0054360A" w:rsidP="0054360A">
      <w:pPr>
        <w:pStyle w:val="B1"/>
      </w:pPr>
      <w:r>
        <w:t>-</w:t>
      </w:r>
      <w:r>
        <w:tab/>
      </w:r>
      <w:r>
        <w:rPr>
          <w:lang w:eastAsia="zh-CN"/>
        </w:rPr>
        <w:t xml:space="preserve">FRC parameters </w:t>
      </w:r>
      <w:r>
        <w:t xml:space="preserve">are specified in table A.2.1-3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0292B7EA" w14:textId="77777777" w:rsidR="0054360A" w:rsidRDefault="0054360A" w:rsidP="0054360A">
      <w:pPr>
        <w:rPr>
          <w:lang w:eastAsia="zh-CN"/>
        </w:rPr>
      </w:pPr>
      <w:r>
        <w:t xml:space="preserve">The parameters for the reference measurement channels are specified in table A.2.1-3 </w:t>
      </w:r>
      <w:r>
        <w:rPr>
          <w:lang w:eastAsia="zh-CN"/>
        </w:rPr>
        <w:t xml:space="preserve">to table A.2.1-9 </w:t>
      </w:r>
      <w:r>
        <w:t>for FR</w:t>
      </w:r>
      <w:r>
        <w:rPr>
          <w:lang w:eastAsia="zh-CN"/>
        </w:rPr>
        <w:t>2</w:t>
      </w:r>
      <w:r>
        <w:t xml:space="preserve"> PUSCH performance requirements</w:t>
      </w:r>
      <w:r>
        <w:rPr>
          <w:lang w:eastAsia="zh-CN"/>
        </w:rPr>
        <w:t>:</w:t>
      </w:r>
    </w:p>
    <w:p w14:paraId="51A62ABA"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4 for FR2 PUSCH with transform precoding disabled,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p>
    <w:p w14:paraId="6EC20D8B"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5 for FR2 PUSCH with transform precoding disabled, </w:t>
      </w:r>
      <w:r>
        <w:rPr>
          <w:rFonts w:eastAsia="等线"/>
          <w:lang w:eastAsia="zh-CN"/>
        </w:rPr>
        <w:t>a</w:t>
      </w:r>
      <w:r>
        <w:rPr>
          <w:lang w:eastAsia="zh-CN"/>
        </w:rPr>
        <w:t>dditional DM-RS position</w:t>
      </w:r>
      <w:r>
        <w:rPr>
          <w:rFonts w:eastAsia="等线"/>
          <w:lang w:eastAsia="zh-CN"/>
        </w:rPr>
        <w:t xml:space="preserve"> = pos0</w:t>
      </w:r>
      <w:r>
        <w:t xml:space="preserve"> and 2 transmission layers.</w:t>
      </w:r>
    </w:p>
    <w:p w14:paraId="258E7486"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6 for FR2 PUSCH with transform precoding enabled, </w:t>
      </w:r>
      <w:r>
        <w:rPr>
          <w:rFonts w:eastAsia="等线"/>
          <w:lang w:eastAsia="zh-CN"/>
        </w:rPr>
        <w:t>a</w:t>
      </w:r>
      <w:r>
        <w:rPr>
          <w:lang w:eastAsia="zh-CN"/>
        </w:rPr>
        <w:t>dditional DM-RS position</w:t>
      </w:r>
      <w:r>
        <w:rPr>
          <w:rFonts w:eastAsia="等线"/>
          <w:lang w:eastAsia="zh-CN"/>
        </w:rPr>
        <w:t xml:space="preserve"> = pos0</w:t>
      </w:r>
      <w:r>
        <w:t xml:space="preserve"> and 1 transmission layer.</w:t>
      </w:r>
    </w:p>
    <w:p w14:paraId="6519093A"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7 for FR2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p>
    <w:p w14:paraId="0C83DA07" w14:textId="77777777" w:rsidR="0054360A" w:rsidRDefault="0054360A" w:rsidP="0054360A">
      <w:pPr>
        <w:pStyle w:val="B1"/>
      </w:pPr>
      <w:r>
        <w:t>-</w:t>
      </w:r>
      <w:r>
        <w:tab/>
      </w:r>
      <w:r>
        <w:rPr>
          <w:lang w:eastAsia="zh-CN"/>
        </w:rPr>
        <w:t xml:space="preserve">FRC parameters </w:t>
      </w:r>
      <w:r>
        <w:t xml:space="preserve">are specified in table </w:t>
      </w:r>
      <w:r w:rsidRPr="00567BA0">
        <w:t>A.2.1-</w:t>
      </w:r>
      <w:r>
        <w:t xml:space="preserve">8 for FR2 PUSCH with transform precoding disabled, </w:t>
      </w:r>
      <w:r>
        <w:rPr>
          <w:rFonts w:eastAsia="等线"/>
          <w:lang w:eastAsia="zh-CN"/>
        </w:rPr>
        <w:t>a</w:t>
      </w:r>
      <w:r>
        <w:rPr>
          <w:lang w:eastAsia="zh-CN"/>
        </w:rPr>
        <w:t>dditional DM-RS position</w:t>
      </w:r>
      <w:r>
        <w:rPr>
          <w:rFonts w:eastAsia="等线"/>
          <w:lang w:eastAsia="zh-CN"/>
        </w:rPr>
        <w:t xml:space="preserve"> = pos1</w:t>
      </w:r>
      <w:r>
        <w:t xml:space="preserve"> and 2 transmission layers. </w:t>
      </w:r>
    </w:p>
    <w:p w14:paraId="394FFDDC" w14:textId="77777777" w:rsidR="0054360A" w:rsidRDefault="0054360A" w:rsidP="0054360A">
      <w:pPr>
        <w:pStyle w:val="B1"/>
        <w:rPr>
          <w:lang w:eastAsia="zh-CN"/>
        </w:rPr>
      </w:pPr>
      <w:r>
        <w:t>-</w:t>
      </w:r>
      <w:r>
        <w:tab/>
      </w:r>
      <w:r>
        <w:rPr>
          <w:lang w:eastAsia="zh-CN"/>
        </w:rPr>
        <w:t xml:space="preserve">FRC parameters </w:t>
      </w:r>
      <w:r>
        <w:t xml:space="preserve">are specified in table </w:t>
      </w:r>
      <w:r w:rsidRPr="00567BA0">
        <w:t>A.2.1-</w:t>
      </w:r>
      <w:r>
        <w:t xml:space="preserve">9 for FR2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w:t>
      </w:r>
    </w:p>
    <w:p w14:paraId="4CCAA70E" w14:textId="77777777" w:rsidR="0054360A" w:rsidRDefault="0054360A" w:rsidP="0054360A">
      <w:pPr>
        <w:pStyle w:val="TH"/>
        <w:rPr>
          <w:lang w:eastAsia="zh-CN"/>
        </w:rPr>
      </w:pPr>
      <w:r>
        <w:rPr>
          <w:rFonts w:eastAsia="Malgun Gothic"/>
        </w:rPr>
        <w:t>Table A.2.1-</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rsidRPr="00614E11" w14:paraId="38D13CDC"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5779E87" w14:textId="77777777" w:rsidR="0054360A" w:rsidRPr="00614E11" w:rsidRDefault="0054360A" w:rsidP="0049107A">
            <w:pPr>
              <w:pStyle w:val="TAH"/>
            </w:pPr>
            <w:r w:rsidRPr="00614E11">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095DBD" w14:textId="77777777" w:rsidR="0054360A" w:rsidRPr="00614E11" w:rsidRDefault="0054360A" w:rsidP="0049107A">
            <w:pPr>
              <w:pStyle w:val="TAH"/>
            </w:pPr>
            <w:r w:rsidRPr="00614E11">
              <w:t>D-FR1-A.2.1-1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5DD414" w14:textId="77777777" w:rsidR="0054360A" w:rsidRPr="00614E11" w:rsidRDefault="0054360A" w:rsidP="0049107A">
            <w:pPr>
              <w:pStyle w:val="TAH"/>
            </w:pPr>
            <w:r w:rsidRPr="00614E11">
              <w:t>D-FR1-A.2.1-2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9DFADB" w14:textId="77777777" w:rsidR="0054360A" w:rsidRPr="00614E11" w:rsidRDefault="0054360A" w:rsidP="0049107A">
            <w:pPr>
              <w:pStyle w:val="TAH"/>
            </w:pPr>
            <w:r w:rsidRPr="00614E11">
              <w:t>D-FR1-A.2.1-3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AD5323" w14:textId="77777777" w:rsidR="0054360A" w:rsidRPr="00614E11" w:rsidRDefault="0054360A" w:rsidP="0049107A">
            <w:pPr>
              <w:pStyle w:val="TAH"/>
            </w:pPr>
            <w:r w:rsidRPr="00614E11">
              <w:t>D-FR1-A.2.1-4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5B4CAA" w14:textId="77777777" w:rsidR="0054360A" w:rsidRPr="00614E11" w:rsidRDefault="0054360A" w:rsidP="0049107A">
            <w:pPr>
              <w:pStyle w:val="TAH"/>
            </w:pPr>
            <w:r w:rsidRPr="00614E11">
              <w:t>D-FR1-A.2.1-5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9905A0" w14:textId="77777777" w:rsidR="0054360A" w:rsidRPr="00614E11" w:rsidRDefault="0054360A" w:rsidP="0049107A">
            <w:pPr>
              <w:pStyle w:val="TAH"/>
            </w:pPr>
            <w:r w:rsidRPr="00614E11">
              <w:t>D-FR1-A.2.1-6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79AC3B" w14:textId="77777777" w:rsidR="0054360A" w:rsidRPr="00614E11" w:rsidRDefault="0054360A" w:rsidP="0049107A">
            <w:pPr>
              <w:pStyle w:val="TAH"/>
            </w:pPr>
            <w:r w:rsidRPr="00614E11">
              <w:t>D-FR1-A.2.1-7</w:t>
            </w:r>
          </w:p>
        </w:tc>
      </w:tr>
      <w:tr w:rsidR="0054360A" w14:paraId="2C846C81"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E188D34" w14:textId="77777777" w:rsidR="0054360A" w:rsidRPr="00614E11" w:rsidRDefault="0054360A" w:rsidP="0049107A">
            <w:pPr>
              <w:pStyle w:val="TAC"/>
            </w:pPr>
            <w:r w:rsidRPr="00614E11">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EDD018" w14:textId="77777777" w:rsidR="0054360A" w:rsidRPr="00614E11" w:rsidRDefault="0054360A" w:rsidP="0049107A">
            <w:pPr>
              <w:pStyle w:val="TAC"/>
            </w:pPr>
            <w:r w:rsidRPr="00614E11">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54F825" w14:textId="77777777" w:rsidR="0054360A" w:rsidRPr="00614E11" w:rsidRDefault="0054360A" w:rsidP="0049107A">
            <w:pPr>
              <w:pStyle w:val="TAC"/>
            </w:pPr>
            <w:r w:rsidRPr="00614E11">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C06B98" w14:textId="77777777" w:rsidR="0054360A" w:rsidRPr="00614E11" w:rsidRDefault="0054360A" w:rsidP="0049107A">
            <w:pPr>
              <w:pStyle w:val="TAC"/>
            </w:pPr>
            <w:r w:rsidRPr="00614E11">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ECA359" w14:textId="77777777" w:rsidR="0054360A" w:rsidRPr="00614E11" w:rsidRDefault="0054360A" w:rsidP="0049107A">
            <w:pPr>
              <w:pStyle w:val="TAC"/>
            </w:pPr>
            <w:r w:rsidRPr="00614E11">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437435" w14:textId="77777777" w:rsidR="0054360A" w:rsidRPr="00614E11" w:rsidRDefault="0054360A" w:rsidP="0049107A">
            <w:pPr>
              <w:pStyle w:val="TAC"/>
            </w:pPr>
            <w:r w:rsidRPr="00614E11">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CDFE3A" w14:textId="77777777" w:rsidR="0054360A" w:rsidRPr="00614E11" w:rsidRDefault="0054360A" w:rsidP="0049107A">
            <w:pPr>
              <w:pStyle w:val="TAC"/>
            </w:pPr>
            <w:r w:rsidRPr="00614E11">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9EE358" w14:textId="77777777" w:rsidR="0054360A" w:rsidRPr="00614E11" w:rsidRDefault="0054360A" w:rsidP="0049107A">
            <w:pPr>
              <w:pStyle w:val="TAC"/>
            </w:pPr>
            <w:r w:rsidRPr="00614E11">
              <w:t>30</w:t>
            </w:r>
          </w:p>
        </w:tc>
      </w:tr>
      <w:tr w:rsidR="0054360A" w14:paraId="52ED2D39"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F4359EA" w14:textId="77777777" w:rsidR="0054360A" w:rsidRPr="00614E11" w:rsidRDefault="0054360A" w:rsidP="0049107A">
            <w:pPr>
              <w:pStyle w:val="TAC"/>
            </w:pPr>
            <w:r w:rsidRPr="00614E11">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DD6A09" w14:textId="77777777" w:rsidR="0054360A" w:rsidRPr="00614E11" w:rsidRDefault="0054360A" w:rsidP="0049107A">
            <w:pPr>
              <w:pStyle w:val="TAC"/>
            </w:pPr>
            <w:r w:rsidRPr="00614E11">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3990D9" w14:textId="77777777" w:rsidR="0054360A" w:rsidRPr="00614E11" w:rsidRDefault="0054360A" w:rsidP="0049107A">
            <w:pPr>
              <w:pStyle w:val="TAC"/>
            </w:pPr>
            <w:r w:rsidRPr="00614E11">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768370" w14:textId="77777777" w:rsidR="0054360A" w:rsidRPr="00614E11" w:rsidRDefault="0054360A" w:rsidP="0049107A">
            <w:pPr>
              <w:pStyle w:val="TAC"/>
            </w:pPr>
            <w:r w:rsidRPr="00614E11">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9D38C7" w14:textId="77777777" w:rsidR="0054360A" w:rsidRPr="00614E11" w:rsidRDefault="0054360A" w:rsidP="0049107A">
            <w:pPr>
              <w:pStyle w:val="TAC"/>
            </w:pPr>
            <w:r w:rsidRPr="00614E11">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980302" w14:textId="77777777" w:rsidR="0054360A" w:rsidRPr="00614E11" w:rsidRDefault="0054360A" w:rsidP="0049107A">
            <w:pPr>
              <w:pStyle w:val="TAC"/>
            </w:pPr>
            <w:r w:rsidRPr="00614E11">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B83FF8" w14:textId="77777777" w:rsidR="0054360A" w:rsidRPr="00614E11" w:rsidRDefault="0054360A" w:rsidP="0049107A">
            <w:pPr>
              <w:pStyle w:val="TAC"/>
            </w:pPr>
            <w:r w:rsidRPr="00614E11">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AB135" w14:textId="77777777" w:rsidR="0054360A" w:rsidRPr="00614E11" w:rsidRDefault="0054360A" w:rsidP="0049107A">
            <w:pPr>
              <w:pStyle w:val="TAC"/>
            </w:pPr>
            <w:r w:rsidRPr="00614E11">
              <w:t>273</w:t>
            </w:r>
          </w:p>
        </w:tc>
      </w:tr>
      <w:tr w:rsidR="0054360A" w14:paraId="606D56C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FECBDEB" w14:textId="77777777" w:rsidR="0054360A" w:rsidRPr="00614E11" w:rsidRDefault="0054360A" w:rsidP="0049107A">
            <w:pPr>
              <w:pStyle w:val="TAC"/>
            </w:pPr>
            <w:r w:rsidRPr="00614E11">
              <w:t>CP-OFDM Symbols per 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3ED4E2" w14:textId="77777777" w:rsidR="0054360A" w:rsidRPr="00614E11" w:rsidRDefault="0054360A" w:rsidP="0049107A">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79CD53" w14:textId="77777777" w:rsidR="0054360A" w:rsidRPr="00614E11" w:rsidRDefault="0054360A" w:rsidP="0049107A">
            <w:pPr>
              <w:pStyle w:val="TAC"/>
            </w:pPr>
            <w:r w:rsidRPr="00614E11">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C6C038" w14:textId="77777777" w:rsidR="0054360A" w:rsidRPr="00614E11" w:rsidRDefault="0054360A" w:rsidP="0049107A">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C900BA" w14:textId="77777777" w:rsidR="0054360A" w:rsidRPr="00614E11" w:rsidRDefault="0054360A" w:rsidP="0049107A">
            <w:pPr>
              <w:pStyle w:val="TAC"/>
            </w:pPr>
            <w:r w:rsidRPr="00614E11">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2DDE5A" w14:textId="77777777" w:rsidR="0054360A" w:rsidRPr="00614E11" w:rsidRDefault="0054360A" w:rsidP="0049107A">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B7E30E" w14:textId="77777777" w:rsidR="0054360A" w:rsidRPr="00614E11" w:rsidRDefault="0054360A" w:rsidP="0049107A">
            <w:pPr>
              <w:pStyle w:val="TAC"/>
            </w:pPr>
            <w:r w:rsidRPr="00614E11">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8E916A" w14:textId="77777777" w:rsidR="0054360A" w:rsidRPr="00614E11" w:rsidRDefault="0054360A" w:rsidP="0049107A">
            <w:pPr>
              <w:pStyle w:val="TAC"/>
            </w:pPr>
            <w:r w:rsidRPr="00614E11">
              <w:t>12</w:t>
            </w:r>
          </w:p>
        </w:tc>
      </w:tr>
      <w:tr w:rsidR="0054360A" w14:paraId="11FD2E6C"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DA66D13" w14:textId="77777777" w:rsidR="0054360A" w:rsidRPr="00614E11" w:rsidRDefault="0054360A" w:rsidP="0049107A">
            <w:pPr>
              <w:pStyle w:val="TAC"/>
            </w:pPr>
            <w:r w:rsidRPr="00614E11">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B363DE" w14:textId="77777777" w:rsidR="0054360A" w:rsidRPr="00614E11" w:rsidRDefault="0054360A" w:rsidP="0049107A">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0B200E" w14:textId="77777777" w:rsidR="0054360A" w:rsidRPr="00614E11" w:rsidRDefault="0054360A" w:rsidP="0049107A">
            <w:pPr>
              <w:pStyle w:val="TAC"/>
            </w:pPr>
            <w:r w:rsidRPr="00614E11">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D97BD9" w14:textId="77777777" w:rsidR="0054360A" w:rsidRPr="00614E11" w:rsidRDefault="0054360A" w:rsidP="0049107A">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71079B" w14:textId="77777777" w:rsidR="0054360A" w:rsidRPr="00614E11" w:rsidRDefault="0054360A" w:rsidP="0049107A">
            <w:pPr>
              <w:pStyle w:val="TAC"/>
            </w:pPr>
            <w:r w:rsidRPr="00614E11">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3D8722" w14:textId="77777777" w:rsidR="0054360A" w:rsidRPr="00614E11" w:rsidRDefault="0054360A" w:rsidP="0049107A">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75FFED" w14:textId="77777777" w:rsidR="0054360A" w:rsidRPr="00614E11" w:rsidRDefault="0054360A" w:rsidP="0049107A">
            <w:pPr>
              <w:pStyle w:val="TAC"/>
            </w:pPr>
            <w:r w:rsidRPr="00614E11">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E7FDB7" w14:textId="77777777" w:rsidR="0054360A" w:rsidRPr="00614E11" w:rsidRDefault="0054360A" w:rsidP="0049107A">
            <w:pPr>
              <w:pStyle w:val="TAC"/>
            </w:pPr>
            <w:r w:rsidRPr="00614E11">
              <w:t>QPSK</w:t>
            </w:r>
          </w:p>
        </w:tc>
      </w:tr>
      <w:tr w:rsidR="0054360A" w14:paraId="648F8A02"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EAB003" w14:textId="18BFBA4D" w:rsidR="0054360A" w:rsidRPr="00614E11" w:rsidRDefault="0054360A" w:rsidP="0049107A">
            <w:pPr>
              <w:pStyle w:val="TAC"/>
            </w:pPr>
            <w:r w:rsidRPr="00614E11">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6F4792" w14:textId="77777777" w:rsidR="0054360A" w:rsidRPr="00614E11" w:rsidRDefault="0054360A" w:rsidP="0049107A">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1975C5" w14:textId="77777777" w:rsidR="0054360A" w:rsidRPr="00614E11" w:rsidRDefault="0054360A" w:rsidP="0049107A">
            <w:pPr>
              <w:pStyle w:val="TAC"/>
            </w:pPr>
            <w:r w:rsidRPr="00614E11">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C7D638" w14:textId="77777777" w:rsidR="0054360A" w:rsidRPr="00614E11" w:rsidRDefault="0054360A" w:rsidP="0049107A">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71D90C" w14:textId="77777777" w:rsidR="0054360A" w:rsidRPr="00614E11" w:rsidRDefault="0054360A" w:rsidP="0049107A">
            <w:pPr>
              <w:pStyle w:val="TAC"/>
            </w:pPr>
            <w:r w:rsidRPr="00614E11">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A04566" w14:textId="77777777" w:rsidR="0054360A" w:rsidRPr="00614E11" w:rsidRDefault="0054360A" w:rsidP="0049107A">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93420E" w14:textId="77777777" w:rsidR="0054360A" w:rsidRPr="00614E11" w:rsidRDefault="0054360A" w:rsidP="0049107A">
            <w:pPr>
              <w:pStyle w:val="TAC"/>
            </w:pPr>
            <w:r w:rsidRPr="00614E11">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59F16C" w14:textId="77777777" w:rsidR="0054360A" w:rsidRPr="00614E11" w:rsidRDefault="0054360A" w:rsidP="0049107A">
            <w:pPr>
              <w:pStyle w:val="TAC"/>
            </w:pPr>
            <w:r w:rsidRPr="00614E11">
              <w:t>193/1024</w:t>
            </w:r>
          </w:p>
        </w:tc>
      </w:tr>
      <w:tr w:rsidR="0054360A" w14:paraId="456CFA26"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1AE5D65" w14:textId="77777777" w:rsidR="0054360A" w:rsidRPr="00614E11" w:rsidRDefault="0054360A" w:rsidP="0049107A">
            <w:pPr>
              <w:pStyle w:val="TAC"/>
            </w:pPr>
            <w:r w:rsidRPr="00614E11">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41D065" w14:textId="77777777" w:rsidR="0054360A" w:rsidRPr="00614E11" w:rsidRDefault="0054360A" w:rsidP="0049107A">
            <w:pPr>
              <w:pStyle w:val="TAC"/>
            </w:pPr>
            <w:r w:rsidRPr="00614E11">
              <w:t>1352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E49153" w14:textId="77777777" w:rsidR="0054360A" w:rsidRPr="00614E11" w:rsidRDefault="0054360A" w:rsidP="0049107A">
            <w:pPr>
              <w:pStyle w:val="TAC"/>
            </w:pPr>
            <w:r w:rsidRPr="00614E11">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A806CD" w14:textId="77777777" w:rsidR="0054360A" w:rsidRPr="00614E11" w:rsidRDefault="0054360A" w:rsidP="0049107A">
            <w:pPr>
              <w:pStyle w:val="TAC"/>
            </w:pPr>
            <w:r w:rsidRPr="00614E11">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19C4CF" w14:textId="77777777" w:rsidR="0054360A" w:rsidRPr="00614E11" w:rsidRDefault="0054360A" w:rsidP="0049107A">
            <w:pPr>
              <w:pStyle w:val="TAC"/>
            </w:pPr>
            <w:r w:rsidRPr="00614E11">
              <w:t>1320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A006F9" w14:textId="77777777" w:rsidR="0054360A" w:rsidRPr="00614E11" w:rsidRDefault="0054360A" w:rsidP="0049107A">
            <w:pPr>
              <w:pStyle w:val="TAC"/>
            </w:pPr>
            <w:r w:rsidRPr="00614E11">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386D21" w14:textId="77777777" w:rsidR="0054360A" w:rsidRPr="00614E11" w:rsidRDefault="0054360A" w:rsidP="0049107A">
            <w:pPr>
              <w:pStyle w:val="TAC"/>
            </w:pPr>
            <w:r w:rsidRPr="00614E11">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BF4955" w14:textId="77777777" w:rsidR="0054360A" w:rsidRPr="00614E11" w:rsidRDefault="0054360A" w:rsidP="0049107A">
            <w:pPr>
              <w:pStyle w:val="TAC"/>
            </w:pPr>
            <w:r w:rsidRPr="00614E11">
              <w:t>14856</w:t>
            </w:r>
          </w:p>
        </w:tc>
      </w:tr>
      <w:tr w:rsidR="0054360A" w14:paraId="54CD2FD8"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0C56D75" w14:textId="77777777" w:rsidR="0054360A" w:rsidRPr="00614E11" w:rsidRDefault="0054360A" w:rsidP="0049107A">
            <w:pPr>
              <w:pStyle w:val="TAC"/>
            </w:pPr>
            <w:r w:rsidRPr="00614E11">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04E4CA" w14:textId="77777777" w:rsidR="0054360A" w:rsidRPr="00614E11" w:rsidRDefault="0054360A" w:rsidP="0049107A">
            <w:pPr>
              <w:pStyle w:val="TAC"/>
            </w:pPr>
            <w:r w:rsidRPr="00614E11">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C9F792" w14:textId="77777777" w:rsidR="0054360A" w:rsidRPr="00614E11" w:rsidRDefault="0054360A" w:rsidP="0049107A">
            <w:pPr>
              <w:pStyle w:val="TAC"/>
            </w:pPr>
            <w:r w:rsidRPr="00614E11">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2B6762" w14:textId="77777777" w:rsidR="0054360A" w:rsidRPr="00614E11" w:rsidRDefault="0054360A" w:rsidP="0049107A">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29D370" w14:textId="77777777" w:rsidR="0054360A" w:rsidRPr="00614E11" w:rsidRDefault="0054360A" w:rsidP="0049107A">
            <w:pPr>
              <w:pStyle w:val="TAC"/>
            </w:pPr>
            <w:r w:rsidRPr="00614E11">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A12DB1" w14:textId="77777777" w:rsidR="0054360A" w:rsidRPr="00614E11" w:rsidRDefault="0054360A" w:rsidP="0049107A">
            <w:pPr>
              <w:pStyle w:val="TAC"/>
            </w:pPr>
            <w:r w:rsidRPr="00614E11">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62B1C3" w14:textId="77777777" w:rsidR="0054360A" w:rsidRPr="00614E11" w:rsidRDefault="0054360A" w:rsidP="0049107A">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4A4886" w14:textId="77777777" w:rsidR="0054360A" w:rsidRPr="00614E11" w:rsidRDefault="0054360A" w:rsidP="0049107A">
            <w:pPr>
              <w:pStyle w:val="TAC"/>
            </w:pPr>
            <w:r w:rsidRPr="00614E11">
              <w:t>24</w:t>
            </w:r>
          </w:p>
        </w:tc>
      </w:tr>
      <w:tr w:rsidR="0054360A" w14:paraId="44A92A1B"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EB15259" w14:textId="77777777" w:rsidR="0054360A" w:rsidRPr="00614E11" w:rsidRDefault="0054360A" w:rsidP="0049107A">
            <w:pPr>
              <w:pStyle w:val="TAC"/>
            </w:pPr>
            <w:r w:rsidRPr="00614E11">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B11B37" w14:textId="77777777" w:rsidR="0054360A" w:rsidRPr="00614E11" w:rsidRDefault="0054360A" w:rsidP="0049107A">
            <w:pPr>
              <w:pStyle w:val="TAC"/>
            </w:pPr>
            <w:r w:rsidRPr="00614E11">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6DE2A0" w14:textId="77777777" w:rsidR="0054360A" w:rsidRPr="00614E11" w:rsidRDefault="0054360A" w:rsidP="0049107A">
            <w:pPr>
              <w:pStyle w:val="TAC"/>
            </w:pPr>
            <w:r w:rsidRPr="00614E11">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9BDF34" w14:textId="77777777" w:rsidR="0054360A" w:rsidRPr="00614E11" w:rsidRDefault="0054360A" w:rsidP="0049107A">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CEA7E2" w14:textId="77777777" w:rsidR="0054360A" w:rsidRPr="00614E11" w:rsidRDefault="0054360A" w:rsidP="0049107A">
            <w:pPr>
              <w:pStyle w:val="TAC"/>
            </w:pPr>
            <w:r w:rsidRPr="00614E11">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0B425A" w14:textId="77777777" w:rsidR="0054360A" w:rsidRPr="00614E11" w:rsidRDefault="0054360A" w:rsidP="0049107A">
            <w:pPr>
              <w:pStyle w:val="TAC"/>
            </w:pPr>
            <w:r w:rsidRPr="00614E11">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FD217B" w14:textId="77777777" w:rsidR="0054360A" w:rsidRPr="00614E11" w:rsidRDefault="0054360A" w:rsidP="0049107A">
            <w:pPr>
              <w:pStyle w:val="TAC"/>
            </w:pPr>
            <w:r w:rsidRPr="00614E11">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FA3AA9" w14:textId="77777777" w:rsidR="0054360A" w:rsidRPr="00614E11" w:rsidRDefault="0054360A" w:rsidP="0049107A">
            <w:pPr>
              <w:pStyle w:val="TAC"/>
            </w:pPr>
            <w:r w:rsidRPr="00614E11">
              <w:t>24</w:t>
            </w:r>
          </w:p>
        </w:tc>
      </w:tr>
      <w:tr w:rsidR="0054360A" w14:paraId="32C856A6"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8C116F1" w14:textId="77777777" w:rsidR="0054360A" w:rsidRPr="00614E11" w:rsidRDefault="0054360A" w:rsidP="0049107A">
            <w:pPr>
              <w:pStyle w:val="TAC"/>
            </w:pPr>
            <w:r w:rsidRPr="00614E11">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99D9D2" w14:textId="77777777" w:rsidR="0054360A" w:rsidRPr="00614E11" w:rsidRDefault="0054360A" w:rsidP="0049107A">
            <w:pPr>
              <w:pStyle w:val="TAC"/>
            </w:pPr>
            <w:r w:rsidRPr="00614E11">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45FE98" w14:textId="77777777" w:rsidR="0054360A" w:rsidRPr="00614E11" w:rsidRDefault="0054360A" w:rsidP="0049107A">
            <w:pPr>
              <w:pStyle w:val="TAC"/>
            </w:pPr>
            <w:r w:rsidRPr="00614E11">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44D4A1" w14:textId="77777777" w:rsidR="0054360A" w:rsidRPr="00614E11" w:rsidRDefault="0054360A" w:rsidP="0049107A">
            <w:pPr>
              <w:pStyle w:val="TAC"/>
            </w:pPr>
            <w:r w:rsidRPr="00614E11">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9DDBF0" w14:textId="77777777" w:rsidR="0054360A" w:rsidRPr="00614E11" w:rsidRDefault="0054360A" w:rsidP="0049107A">
            <w:pPr>
              <w:pStyle w:val="TAC"/>
            </w:pPr>
            <w:r w:rsidRPr="00614E11">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0B498B" w14:textId="77777777" w:rsidR="0054360A" w:rsidRPr="00614E11" w:rsidRDefault="0054360A" w:rsidP="0049107A">
            <w:pPr>
              <w:pStyle w:val="TAC"/>
            </w:pPr>
            <w:r w:rsidRPr="00614E11">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116503" w14:textId="77777777" w:rsidR="0054360A" w:rsidRPr="00614E11" w:rsidRDefault="0054360A" w:rsidP="0049107A">
            <w:pPr>
              <w:pStyle w:val="TAC"/>
            </w:pPr>
            <w:r w:rsidRPr="00614E11">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5D0652" w14:textId="77777777" w:rsidR="0054360A" w:rsidRPr="00614E11" w:rsidRDefault="0054360A" w:rsidP="0049107A">
            <w:pPr>
              <w:pStyle w:val="TAC"/>
            </w:pPr>
            <w:r w:rsidRPr="00614E11">
              <w:t>4</w:t>
            </w:r>
          </w:p>
        </w:tc>
      </w:tr>
      <w:tr w:rsidR="0054360A" w14:paraId="006E44BE"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AB0F67F" w14:textId="77777777" w:rsidR="0054360A" w:rsidRPr="00614E11" w:rsidRDefault="0054360A" w:rsidP="0049107A">
            <w:pPr>
              <w:pStyle w:val="TAC"/>
            </w:pPr>
            <w:r w:rsidRPr="00614E11">
              <w:t>Code block size including CRC (bits)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ED37F6" w14:textId="77777777" w:rsidR="0054360A" w:rsidRPr="00614E11" w:rsidRDefault="0054360A" w:rsidP="0049107A">
            <w:pPr>
              <w:pStyle w:val="TAC"/>
            </w:pPr>
            <w:r w:rsidRPr="00614E11">
              <w:t>1368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889955" w14:textId="77777777" w:rsidR="0054360A" w:rsidRPr="00614E11" w:rsidRDefault="0054360A" w:rsidP="0049107A">
            <w:pPr>
              <w:pStyle w:val="TAC"/>
            </w:pPr>
            <w:r w:rsidRPr="00614E11">
              <w:t>2872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6F17DE" w14:textId="77777777" w:rsidR="0054360A" w:rsidRPr="00614E11" w:rsidRDefault="0054360A" w:rsidP="0049107A">
            <w:pPr>
              <w:pStyle w:val="TAC"/>
            </w:pPr>
            <w:r w:rsidRPr="00614E11">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F35CC8" w14:textId="77777777" w:rsidR="0054360A" w:rsidRPr="00614E11" w:rsidRDefault="0054360A" w:rsidP="0049107A">
            <w:pPr>
              <w:pStyle w:val="TAC"/>
            </w:pPr>
            <w:r w:rsidRPr="00614E11">
              <w:t>1336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3B37A1" w14:textId="77777777" w:rsidR="0054360A" w:rsidRPr="00614E11" w:rsidRDefault="0054360A" w:rsidP="0049107A">
            <w:pPr>
              <w:pStyle w:val="TAC"/>
            </w:pPr>
            <w:r w:rsidRPr="00614E11">
              <w:t>2808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D1FFAB" w14:textId="77777777" w:rsidR="0054360A" w:rsidRPr="00614E11" w:rsidRDefault="0054360A" w:rsidP="0049107A">
            <w:pPr>
              <w:pStyle w:val="TAC"/>
            </w:pPr>
            <w:r w:rsidRPr="00614E11">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4A1757" w14:textId="77777777" w:rsidR="0054360A" w:rsidRPr="00614E11" w:rsidRDefault="0054360A" w:rsidP="0049107A">
            <w:pPr>
              <w:pStyle w:val="TAC"/>
            </w:pPr>
            <w:r w:rsidRPr="00614E11">
              <w:t>3744</w:t>
            </w:r>
          </w:p>
        </w:tc>
      </w:tr>
      <w:tr w:rsidR="0054360A" w14:paraId="4213A78F"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14FE23A" w14:textId="77777777" w:rsidR="0054360A" w:rsidRPr="00614E11" w:rsidRDefault="0054360A" w:rsidP="0049107A">
            <w:pPr>
              <w:pStyle w:val="TAC"/>
            </w:pPr>
            <w:r w:rsidRPr="00614E11">
              <w:t>Total number of bits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A67D34" w14:textId="77777777" w:rsidR="0054360A" w:rsidRPr="00614E11" w:rsidRDefault="0054360A" w:rsidP="0049107A">
            <w:pPr>
              <w:pStyle w:val="TAC"/>
            </w:pPr>
            <w:r w:rsidRPr="00614E11">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1DE05C" w14:textId="77777777" w:rsidR="0054360A" w:rsidRPr="00614E11" w:rsidRDefault="0054360A" w:rsidP="0049107A">
            <w:pPr>
              <w:pStyle w:val="TAC"/>
            </w:pPr>
            <w:r w:rsidRPr="00614E11">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350EEA" w14:textId="77777777" w:rsidR="0054360A" w:rsidRPr="00614E11" w:rsidRDefault="0054360A" w:rsidP="0049107A">
            <w:pPr>
              <w:pStyle w:val="TAC"/>
            </w:pPr>
            <w:r w:rsidRPr="00614E11">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89EEEF" w14:textId="77777777" w:rsidR="0054360A" w:rsidRPr="00614E11" w:rsidRDefault="0054360A" w:rsidP="0049107A">
            <w:pPr>
              <w:pStyle w:val="TAC"/>
            </w:pPr>
            <w:r w:rsidRPr="00614E11">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0556A" w14:textId="77777777" w:rsidR="0054360A" w:rsidRPr="00614E11" w:rsidRDefault="0054360A" w:rsidP="0049107A">
            <w:pPr>
              <w:pStyle w:val="TAC"/>
            </w:pPr>
            <w:r w:rsidRPr="00614E11">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F99076" w14:textId="77777777" w:rsidR="0054360A" w:rsidRPr="00614E11" w:rsidRDefault="0054360A" w:rsidP="0049107A">
            <w:pPr>
              <w:pStyle w:val="TAC"/>
            </w:pPr>
            <w:r w:rsidRPr="00614E11">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27C73F" w14:textId="77777777" w:rsidR="0054360A" w:rsidRPr="00614E11" w:rsidRDefault="0054360A" w:rsidP="0049107A">
            <w:pPr>
              <w:pStyle w:val="TAC"/>
            </w:pPr>
            <w:r w:rsidRPr="00614E11">
              <w:t>78624</w:t>
            </w:r>
          </w:p>
        </w:tc>
      </w:tr>
      <w:tr w:rsidR="0054360A" w14:paraId="0D70B96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70FF377" w14:textId="77777777" w:rsidR="0054360A" w:rsidRPr="00614E11" w:rsidRDefault="0054360A" w:rsidP="0049107A">
            <w:pPr>
              <w:pStyle w:val="TAC"/>
            </w:pPr>
            <w:r w:rsidRPr="00614E11">
              <w:t>Total symbols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FBDFE5" w14:textId="77777777" w:rsidR="0054360A" w:rsidRPr="00614E11" w:rsidRDefault="0054360A" w:rsidP="0049107A">
            <w:pPr>
              <w:pStyle w:val="TAC"/>
            </w:pPr>
            <w:r w:rsidRPr="00614E11">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C9087E" w14:textId="77777777" w:rsidR="0054360A" w:rsidRPr="00614E11" w:rsidRDefault="0054360A" w:rsidP="0049107A">
            <w:pPr>
              <w:pStyle w:val="TAC"/>
            </w:pPr>
            <w:r w:rsidRPr="00614E11">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579B5F" w14:textId="77777777" w:rsidR="0054360A" w:rsidRPr="00614E11" w:rsidRDefault="0054360A" w:rsidP="0049107A">
            <w:pPr>
              <w:pStyle w:val="TAC"/>
            </w:pPr>
            <w:r w:rsidRPr="00614E11">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F05DEF" w14:textId="77777777" w:rsidR="0054360A" w:rsidRPr="00614E11" w:rsidRDefault="0054360A" w:rsidP="0049107A">
            <w:pPr>
              <w:pStyle w:val="TAC"/>
            </w:pPr>
            <w:r w:rsidRPr="00614E11">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506C2B" w14:textId="77777777" w:rsidR="0054360A" w:rsidRPr="00614E11" w:rsidRDefault="0054360A" w:rsidP="0049107A">
            <w:pPr>
              <w:pStyle w:val="TAC"/>
            </w:pPr>
            <w:r w:rsidRPr="00614E11">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529F5D" w14:textId="77777777" w:rsidR="0054360A" w:rsidRPr="00614E11" w:rsidRDefault="0054360A" w:rsidP="0049107A">
            <w:pPr>
              <w:pStyle w:val="TAC"/>
            </w:pPr>
            <w:r w:rsidRPr="00614E11">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B8826F" w14:textId="77777777" w:rsidR="0054360A" w:rsidRPr="00614E11" w:rsidRDefault="0054360A" w:rsidP="0049107A">
            <w:pPr>
              <w:pStyle w:val="TAC"/>
            </w:pPr>
            <w:r w:rsidRPr="00614E11">
              <w:t>39312</w:t>
            </w:r>
          </w:p>
        </w:tc>
      </w:tr>
      <w:tr w:rsidR="0054360A" w14:paraId="52211323" w14:textId="77777777" w:rsidTr="0049107A">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884D55F" w14:textId="77777777" w:rsidR="0054360A" w:rsidRDefault="0054360A" w:rsidP="0049107A">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[8].</w:t>
            </w:r>
          </w:p>
          <w:p w14:paraId="5AFA5F26" w14:textId="77777777" w:rsidR="0054360A" w:rsidRDefault="0054360A" w:rsidP="0049107A">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9E819DA" w14:textId="77777777" w:rsidR="0054360A" w:rsidRDefault="0054360A" w:rsidP="0054360A">
      <w:pPr>
        <w:rPr>
          <w:noProof/>
          <w:lang w:eastAsia="zh-CN"/>
        </w:rPr>
      </w:pPr>
    </w:p>
    <w:p w14:paraId="3834AEDD" w14:textId="77777777" w:rsidR="0054360A" w:rsidRDefault="0054360A" w:rsidP="0054360A">
      <w:pPr>
        <w:pStyle w:val="TH"/>
        <w:rPr>
          <w:lang w:eastAsia="zh-CN"/>
        </w:rPr>
      </w:pPr>
      <w:r>
        <w:rPr>
          <w:rFonts w:eastAsia="Malgun Gothic"/>
        </w:rPr>
        <w:lastRenderedPageBreak/>
        <w:t>Table A.2.1-</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7C0316CE"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82538FD" w14:textId="77777777" w:rsidR="0054360A" w:rsidRDefault="0054360A" w:rsidP="0049107A">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08208C" w14:textId="77777777" w:rsidR="0054360A" w:rsidRDefault="0054360A" w:rsidP="0049107A">
            <w:pPr>
              <w:pStyle w:val="TAH"/>
            </w:pPr>
            <w:r>
              <w:rPr>
                <w:lang w:eastAsia="zh-CN"/>
              </w:rPr>
              <w:t>D-FR1-A.2.1-8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D55E24" w14:textId="77777777" w:rsidR="0054360A" w:rsidRDefault="0054360A" w:rsidP="0049107A">
            <w:pPr>
              <w:pStyle w:val="TAH"/>
            </w:pPr>
            <w:r>
              <w:rPr>
                <w:lang w:eastAsia="zh-CN"/>
              </w:rPr>
              <w:t>D-FR1-A.2.1-9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898F9F" w14:textId="77777777" w:rsidR="0054360A" w:rsidRDefault="0054360A" w:rsidP="0049107A">
            <w:pPr>
              <w:pStyle w:val="TAH"/>
            </w:pPr>
            <w:r>
              <w:rPr>
                <w:lang w:eastAsia="zh-CN"/>
              </w:rPr>
              <w:t>D-FR1-A.2.1-10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57D368" w14:textId="77777777" w:rsidR="0054360A" w:rsidRDefault="0054360A" w:rsidP="0049107A">
            <w:pPr>
              <w:pStyle w:val="TAH"/>
            </w:pPr>
            <w:r>
              <w:rPr>
                <w:lang w:eastAsia="zh-CN"/>
              </w:rPr>
              <w:t>D-FR1-A.2.1-11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55EE02" w14:textId="77777777" w:rsidR="0054360A" w:rsidRDefault="0054360A" w:rsidP="0049107A">
            <w:pPr>
              <w:pStyle w:val="TAH"/>
            </w:pPr>
            <w:r>
              <w:rPr>
                <w:lang w:eastAsia="zh-CN"/>
              </w:rPr>
              <w:t>D-FR1-A.2.1-12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98A988" w14:textId="77777777" w:rsidR="0054360A" w:rsidRDefault="0054360A" w:rsidP="0049107A">
            <w:pPr>
              <w:pStyle w:val="TAH"/>
            </w:pPr>
            <w:r>
              <w:rPr>
                <w:lang w:eastAsia="zh-CN"/>
              </w:rPr>
              <w:t>D-FR1-A.2.1-13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AC81FA" w14:textId="77777777" w:rsidR="0054360A" w:rsidRDefault="0054360A" w:rsidP="0049107A">
            <w:pPr>
              <w:pStyle w:val="TAH"/>
              <w:rPr>
                <w:lang w:eastAsia="zh-CN"/>
              </w:rPr>
            </w:pPr>
            <w:r>
              <w:rPr>
                <w:lang w:eastAsia="zh-CN"/>
              </w:rPr>
              <w:t>D-FR1-A.2.1-14</w:t>
            </w:r>
          </w:p>
        </w:tc>
      </w:tr>
      <w:tr w:rsidR="0054360A" w14:paraId="06FC081F"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D8EC583" w14:textId="77777777" w:rsidR="0054360A" w:rsidRDefault="0054360A" w:rsidP="0049107A">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3C02FE" w14:textId="77777777" w:rsidR="0054360A" w:rsidRDefault="0054360A" w:rsidP="0049107A">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4B79ED" w14:textId="77777777" w:rsidR="0054360A" w:rsidRDefault="0054360A" w:rsidP="0049107A">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916705" w14:textId="77777777" w:rsidR="0054360A" w:rsidRDefault="0054360A" w:rsidP="0049107A">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29F033" w14:textId="77777777" w:rsidR="0054360A" w:rsidRDefault="0054360A" w:rsidP="0049107A">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F0B603"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8350A1"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B90B86" w14:textId="77777777" w:rsidR="0054360A" w:rsidRDefault="0054360A" w:rsidP="0049107A">
            <w:pPr>
              <w:pStyle w:val="TAC"/>
            </w:pPr>
            <w:r>
              <w:rPr>
                <w:lang w:eastAsia="zh-CN"/>
              </w:rPr>
              <w:t>30</w:t>
            </w:r>
          </w:p>
        </w:tc>
      </w:tr>
      <w:tr w:rsidR="0054360A" w14:paraId="5B6BD36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DD04B15" w14:textId="77777777" w:rsidR="0054360A" w:rsidRDefault="0054360A" w:rsidP="0049107A">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DD127D" w14:textId="77777777" w:rsidR="0054360A" w:rsidRDefault="0054360A" w:rsidP="0049107A">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1AFF2E" w14:textId="77777777" w:rsidR="0054360A" w:rsidRDefault="0054360A" w:rsidP="0049107A">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BC6346" w14:textId="77777777" w:rsidR="0054360A" w:rsidRDefault="0054360A" w:rsidP="0049107A">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394CEB" w14:textId="77777777" w:rsidR="0054360A" w:rsidRDefault="0054360A" w:rsidP="0049107A">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48C112" w14:textId="77777777" w:rsidR="0054360A" w:rsidRDefault="0054360A" w:rsidP="0049107A">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238004" w14:textId="77777777" w:rsidR="0054360A" w:rsidRDefault="0054360A" w:rsidP="0049107A">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F3074C" w14:textId="77777777" w:rsidR="0054360A" w:rsidRDefault="0054360A" w:rsidP="0049107A">
            <w:pPr>
              <w:pStyle w:val="TAC"/>
              <w:rPr>
                <w:rFonts w:eastAsia="Yu Mincho"/>
              </w:rPr>
            </w:pPr>
            <w:r>
              <w:rPr>
                <w:rFonts w:eastAsia="Yu Mincho"/>
              </w:rPr>
              <w:t>273</w:t>
            </w:r>
          </w:p>
        </w:tc>
      </w:tr>
      <w:tr w:rsidR="0054360A" w14:paraId="524F1A3D"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2996291"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673A34"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030BB73" w14:textId="77777777" w:rsidR="0054360A" w:rsidRDefault="0054360A" w:rsidP="0049107A">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940D74"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D523CF" w14:textId="77777777" w:rsidR="0054360A" w:rsidRDefault="0054360A" w:rsidP="0049107A">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CBA207"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13BA9E"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EAEB3B" w14:textId="77777777" w:rsidR="0054360A" w:rsidRDefault="0054360A" w:rsidP="0049107A">
            <w:pPr>
              <w:pStyle w:val="TAC"/>
            </w:pPr>
            <w:r>
              <w:rPr>
                <w:lang w:eastAsia="zh-CN"/>
              </w:rPr>
              <w:t>12</w:t>
            </w:r>
          </w:p>
        </w:tc>
      </w:tr>
      <w:tr w:rsidR="0054360A" w14:paraId="6F161215"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FAE6DE7" w14:textId="77777777" w:rsidR="0054360A" w:rsidRDefault="0054360A" w:rsidP="0049107A">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BB054C" w14:textId="77777777" w:rsidR="0054360A" w:rsidRDefault="0054360A" w:rsidP="0049107A">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C6E7F0" w14:textId="77777777" w:rsidR="0054360A" w:rsidRDefault="0054360A" w:rsidP="0049107A">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BCA5EC" w14:textId="77777777" w:rsidR="0054360A" w:rsidRDefault="0054360A" w:rsidP="0049107A">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36305E" w14:textId="77777777" w:rsidR="0054360A" w:rsidRDefault="0054360A" w:rsidP="0049107A">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EA53A0" w14:textId="77777777" w:rsidR="0054360A" w:rsidRDefault="0054360A" w:rsidP="0049107A">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96F3EB" w14:textId="77777777" w:rsidR="0054360A" w:rsidRDefault="0054360A" w:rsidP="0049107A">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18738F" w14:textId="77777777" w:rsidR="0054360A" w:rsidRDefault="0054360A" w:rsidP="0049107A">
            <w:pPr>
              <w:pStyle w:val="TAC"/>
              <w:rPr>
                <w:lang w:eastAsia="zh-CN"/>
              </w:rPr>
            </w:pPr>
            <w:r>
              <w:rPr>
                <w:lang w:eastAsia="zh-CN"/>
              </w:rPr>
              <w:t>QPSK</w:t>
            </w:r>
          </w:p>
        </w:tc>
      </w:tr>
      <w:tr w:rsidR="0054360A" w14:paraId="7F60D370"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CC0A75D" w14:textId="32149F5F" w:rsidR="0054360A" w:rsidRDefault="0054360A" w:rsidP="0049107A">
            <w:pPr>
              <w:pStyle w:val="TAC"/>
            </w:pPr>
            <w: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E17ED0" w14:textId="77777777" w:rsidR="0054360A" w:rsidRDefault="0054360A" w:rsidP="0049107A">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CADE35" w14:textId="77777777" w:rsidR="0054360A" w:rsidRDefault="0054360A" w:rsidP="0049107A">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BB7FA1" w14:textId="77777777" w:rsidR="0054360A" w:rsidRDefault="0054360A" w:rsidP="0049107A">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1C1E61" w14:textId="77777777" w:rsidR="0054360A" w:rsidRDefault="0054360A" w:rsidP="0049107A">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C62F60" w14:textId="77777777" w:rsidR="0054360A" w:rsidRDefault="0054360A" w:rsidP="0049107A">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14624B" w14:textId="77777777" w:rsidR="0054360A" w:rsidRDefault="0054360A" w:rsidP="0049107A">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0BD115" w14:textId="77777777" w:rsidR="0054360A" w:rsidRDefault="0054360A" w:rsidP="0049107A">
            <w:pPr>
              <w:pStyle w:val="TAC"/>
              <w:rPr>
                <w:lang w:eastAsia="zh-CN"/>
              </w:rPr>
            </w:pPr>
            <w:r>
              <w:rPr>
                <w:lang w:eastAsia="zh-CN"/>
              </w:rPr>
              <w:t>193/1024</w:t>
            </w:r>
          </w:p>
        </w:tc>
      </w:tr>
      <w:tr w:rsidR="0054360A" w14:paraId="1DAD40EB"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09C7476" w14:textId="77777777" w:rsidR="0054360A" w:rsidRDefault="0054360A" w:rsidP="0049107A">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2CA79C" w14:textId="77777777" w:rsidR="0054360A" w:rsidRDefault="0054360A" w:rsidP="0049107A">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26F638" w14:textId="77777777" w:rsidR="0054360A" w:rsidRDefault="0054360A" w:rsidP="0049107A">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C0A76D" w14:textId="77777777" w:rsidR="0054360A" w:rsidRDefault="0054360A" w:rsidP="0049107A">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E3B559" w14:textId="77777777" w:rsidR="0054360A" w:rsidRDefault="0054360A" w:rsidP="0049107A">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B0EC61" w14:textId="77777777" w:rsidR="0054360A" w:rsidRDefault="0054360A" w:rsidP="0049107A">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6915F0" w14:textId="77777777" w:rsidR="0054360A" w:rsidRDefault="0054360A" w:rsidP="0049107A">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7B63B7" w14:textId="77777777" w:rsidR="0054360A" w:rsidRDefault="0054360A" w:rsidP="0049107A">
            <w:pPr>
              <w:pStyle w:val="TAC"/>
              <w:rPr>
                <w:lang w:eastAsia="zh-CN"/>
              </w:rPr>
            </w:pPr>
            <w:r>
              <w:rPr>
                <w:lang w:eastAsia="zh-CN"/>
              </w:rPr>
              <w:t>29736</w:t>
            </w:r>
          </w:p>
        </w:tc>
      </w:tr>
      <w:tr w:rsidR="0054360A" w14:paraId="235A4C89"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AA03E42" w14:textId="77777777" w:rsidR="0054360A" w:rsidRDefault="0054360A" w:rsidP="0049107A">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811703" w14:textId="77777777" w:rsidR="0054360A" w:rsidRDefault="0054360A" w:rsidP="0049107A">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5C87EF"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D7BE5B"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AE7D6E" w14:textId="77777777" w:rsidR="0054360A" w:rsidRDefault="0054360A" w:rsidP="0049107A">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0EACAB"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02EF72"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A89B4B" w14:textId="77777777" w:rsidR="0054360A" w:rsidRDefault="0054360A" w:rsidP="0049107A">
            <w:pPr>
              <w:pStyle w:val="TAC"/>
              <w:rPr>
                <w:lang w:eastAsia="zh-CN"/>
              </w:rPr>
            </w:pPr>
            <w:r>
              <w:rPr>
                <w:lang w:eastAsia="zh-CN"/>
              </w:rPr>
              <w:t>24</w:t>
            </w:r>
          </w:p>
        </w:tc>
      </w:tr>
      <w:tr w:rsidR="0054360A" w14:paraId="40CB8E0B"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A36F7C3" w14:textId="77777777" w:rsidR="0054360A" w:rsidRDefault="0054360A" w:rsidP="0049107A">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CBE56F" w14:textId="77777777" w:rsidR="0054360A" w:rsidRDefault="0054360A" w:rsidP="0049107A">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2D94E2"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B59FD4"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C1806E" w14:textId="77777777" w:rsidR="0054360A" w:rsidRDefault="0054360A" w:rsidP="0049107A">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68AB77"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86D437"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880F9C" w14:textId="77777777" w:rsidR="0054360A" w:rsidRDefault="0054360A" w:rsidP="0049107A">
            <w:pPr>
              <w:pStyle w:val="TAC"/>
              <w:rPr>
                <w:lang w:eastAsia="zh-CN"/>
              </w:rPr>
            </w:pPr>
            <w:r>
              <w:rPr>
                <w:lang w:eastAsia="zh-CN"/>
              </w:rPr>
              <w:t>24</w:t>
            </w:r>
          </w:p>
        </w:tc>
      </w:tr>
      <w:tr w:rsidR="0054360A" w14:paraId="347E3557"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C150294" w14:textId="77777777" w:rsidR="0054360A" w:rsidRDefault="0054360A" w:rsidP="0049107A">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10C5A7" w14:textId="77777777" w:rsidR="0054360A" w:rsidRDefault="0054360A" w:rsidP="0049107A">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7B61FE" w14:textId="77777777" w:rsidR="0054360A" w:rsidRDefault="0054360A" w:rsidP="0049107A">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6B54AB" w14:textId="77777777" w:rsidR="0054360A" w:rsidRDefault="0054360A" w:rsidP="0049107A">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9C06A7" w14:textId="77777777" w:rsidR="0054360A" w:rsidRDefault="0054360A" w:rsidP="0049107A">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B8090A" w14:textId="77777777" w:rsidR="0054360A" w:rsidRDefault="0054360A" w:rsidP="0049107A">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3F8C58" w14:textId="77777777" w:rsidR="0054360A" w:rsidRDefault="0054360A" w:rsidP="0049107A">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F7B8ED" w14:textId="77777777" w:rsidR="0054360A" w:rsidRDefault="0054360A" w:rsidP="0049107A">
            <w:pPr>
              <w:pStyle w:val="TAC"/>
              <w:rPr>
                <w:lang w:eastAsia="zh-CN"/>
              </w:rPr>
            </w:pPr>
            <w:r>
              <w:rPr>
                <w:lang w:eastAsia="zh-CN"/>
              </w:rPr>
              <w:t>8</w:t>
            </w:r>
          </w:p>
        </w:tc>
      </w:tr>
      <w:tr w:rsidR="0054360A" w14:paraId="447D30F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8D10AE4" w14:textId="77777777" w:rsidR="0054360A" w:rsidRDefault="0054360A" w:rsidP="0049107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9BC730" w14:textId="77777777" w:rsidR="0054360A" w:rsidRDefault="0054360A" w:rsidP="0049107A">
            <w:pPr>
              <w:pStyle w:val="TAC"/>
              <w:rPr>
                <w:lang w:eastAsia="zh-CN"/>
              </w:rPr>
            </w:pPr>
            <w:r>
              <w:rPr>
                <w:rFonts w:cs="Arial"/>
                <w:szCs w:val="18"/>
              </w:rPr>
              <w:t>2744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3547AB" w14:textId="77777777" w:rsidR="0054360A" w:rsidRDefault="0054360A" w:rsidP="0049107A">
            <w:pPr>
              <w:pStyle w:val="TAC"/>
              <w:rPr>
                <w:lang w:eastAsia="zh-CN"/>
              </w:rPr>
            </w:pPr>
            <w:r>
              <w:rPr>
                <w:rFonts w:cs="Arial"/>
                <w:szCs w:val="18"/>
              </w:rPr>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0B2CAF" w14:textId="77777777" w:rsidR="0054360A" w:rsidRDefault="0054360A" w:rsidP="0049107A">
            <w:pPr>
              <w:pStyle w:val="TAC"/>
              <w:rPr>
                <w:lang w:eastAsia="zh-CN"/>
              </w:rPr>
            </w:pPr>
            <w:r>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BE0CF0" w14:textId="77777777" w:rsidR="0054360A" w:rsidRDefault="0054360A" w:rsidP="0049107A">
            <w:pPr>
              <w:pStyle w:val="TAC"/>
              <w:rPr>
                <w:lang w:eastAsia="zh-CN"/>
              </w:rPr>
            </w:pPr>
            <w:r>
              <w:rPr>
                <w:rFonts w:cs="Arial"/>
                <w:szCs w:val="18"/>
              </w:rPr>
              <w:t>2616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034B73" w14:textId="77777777" w:rsidR="0054360A" w:rsidRDefault="0054360A" w:rsidP="0049107A">
            <w:pPr>
              <w:pStyle w:val="TAC"/>
              <w:rPr>
                <w:lang w:eastAsia="zh-CN"/>
              </w:rPr>
            </w:pPr>
            <w:r>
              <w:rPr>
                <w:rFonts w:cs="Arial"/>
                <w:szCs w:val="18"/>
              </w:rPr>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7242C9" w14:textId="77777777" w:rsidR="0054360A" w:rsidRDefault="0054360A" w:rsidP="0049107A">
            <w:pPr>
              <w:pStyle w:val="TAC"/>
              <w:rPr>
                <w:lang w:eastAsia="zh-CN"/>
              </w:rPr>
            </w:pPr>
            <w:r>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78E1D9" w14:textId="77777777" w:rsidR="0054360A" w:rsidRDefault="0054360A" w:rsidP="0049107A">
            <w:pPr>
              <w:pStyle w:val="TAC"/>
              <w:rPr>
                <w:lang w:eastAsia="zh-CN"/>
              </w:rPr>
            </w:pPr>
            <w:r>
              <w:rPr>
                <w:rFonts w:cs="Arial"/>
                <w:szCs w:val="18"/>
              </w:rPr>
              <w:t>3744</w:t>
            </w:r>
          </w:p>
        </w:tc>
      </w:tr>
      <w:tr w:rsidR="0054360A" w14:paraId="61C78841"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1CBC281" w14:textId="77777777" w:rsidR="0054360A" w:rsidRDefault="0054360A" w:rsidP="0049107A">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F19BBD" w14:textId="77777777" w:rsidR="0054360A" w:rsidRDefault="0054360A" w:rsidP="0049107A">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F0896F" w14:textId="77777777" w:rsidR="0054360A" w:rsidRDefault="0054360A" w:rsidP="0049107A">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D5571E" w14:textId="77777777" w:rsidR="0054360A" w:rsidRDefault="0054360A" w:rsidP="0049107A">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7BF409" w14:textId="77777777" w:rsidR="0054360A" w:rsidRDefault="0054360A" w:rsidP="0049107A">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4DEAD1" w14:textId="77777777" w:rsidR="0054360A" w:rsidRDefault="0054360A" w:rsidP="0049107A">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361CFB" w14:textId="77777777" w:rsidR="0054360A" w:rsidRDefault="0054360A" w:rsidP="0049107A">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02A6D8" w14:textId="77777777" w:rsidR="0054360A" w:rsidRDefault="0054360A" w:rsidP="0049107A">
            <w:pPr>
              <w:pStyle w:val="TAC"/>
              <w:rPr>
                <w:lang w:eastAsia="zh-CN"/>
              </w:rPr>
            </w:pPr>
            <w:r>
              <w:rPr>
                <w:lang w:eastAsia="zh-CN"/>
              </w:rPr>
              <w:t>157248</w:t>
            </w:r>
          </w:p>
        </w:tc>
      </w:tr>
      <w:tr w:rsidR="0054360A" w14:paraId="2041959D"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C31302" w14:textId="77777777" w:rsidR="0054360A" w:rsidRDefault="0054360A" w:rsidP="0049107A">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BD150F" w14:textId="77777777" w:rsidR="0054360A" w:rsidRDefault="0054360A" w:rsidP="0049107A">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DDB86A" w14:textId="77777777" w:rsidR="0054360A" w:rsidRDefault="0054360A" w:rsidP="0049107A">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F89DCA" w14:textId="77777777" w:rsidR="0054360A" w:rsidRDefault="0054360A" w:rsidP="0049107A">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CA1BB6" w14:textId="77777777" w:rsidR="0054360A" w:rsidRDefault="0054360A" w:rsidP="0049107A">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95D9FB" w14:textId="77777777" w:rsidR="0054360A" w:rsidRDefault="0054360A" w:rsidP="0049107A">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D822E3" w14:textId="77777777" w:rsidR="0054360A" w:rsidRDefault="0054360A" w:rsidP="0049107A">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BF3ADB" w14:textId="77777777" w:rsidR="0054360A" w:rsidRDefault="0054360A" w:rsidP="0049107A">
            <w:pPr>
              <w:pStyle w:val="TAC"/>
              <w:rPr>
                <w:lang w:eastAsia="zh-CN"/>
              </w:rPr>
            </w:pPr>
            <w:r>
              <w:rPr>
                <w:lang w:eastAsia="zh-CN"/>
              </w:rPr>
              <w:t>78624</w:t>
            </w:r>
          </w:p>
        </w:tc>
      </w:tr>
      <w:tr w:rsidR="0054360A" w14:paraId="62A7BB38" w14:textId="77777777" w:rsidTr="0049107A">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0F156867" w14:textId="77777777" w:rsidR="0054360A" w:rsidRDefault="0054360A" w:rsidP="0049107A">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43530305" w14:textId="77777777" w:rsidR="0054360A" w:rsidRDefault="0054360A" w:rsidP="0049107A">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7C63C78" w14:textId="77777777" w:rsidR="0054360A" w:rsidRDefault="0054360A" w:rsidP="0054360A">
      <w:pPr>
        <w:rPr>
          <w:noProof/>
          <w:lang w:eastAsia="zh-CN"/>
        </w:rPr>
      </w:pPr>
    </w:p>
    <w:p w14:paraId="6B0A9B5C" w14:textId="77777777" w:rsidR="0054360A" w:rsidRDefault="0054360A" w:rsidP="0054360A">
      <w:pPr>
        <w:pStyle w:val="TH"/>
        <w:rPr>
          <w:lang w:eastAsia="zh-CN"/>
        </w:rPr>
      </w:pPr>
      <w:r>
        <w:rPr>
          <w:rFonts w:eastAsia="Malgun Gothic"/>
        </w:rPr>
        <w:t>Table A.2.1-</w:t>
      </w:r>
      <w:r>
        <w:rPr>
          <w:lang w:eastAsia="zh-CN"/>
        </w:rPr>
        <w:t>3</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4360A" w14:paraId="6DB80852"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0F71B7A" w14:textId="77777777" w:rsidR="0054360A" w:rsidRDefault="0054360A" w:rsidP="0049107A">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E5BEF4" w14:textId="77777777" w:rsidR="0054360A" w:rsidRDefault="0054360A" w:rsidP="0049107A">
            <w:pPr>
              <w:pStyle w:val="TAH"/>
            </w:pPr>
            <w:r>
              <w:rPr>
                <w:lang w:eastAsia="zh-CN"/>
              </w:rPr>
              <w:t>D-FR1-A.2.1-15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2DB9A36" w14:textId="77777777" w:rsidR="0054360A" w:rsidRDefault="0054360A" w:rsidP="0049107A">
            <w:pPr>
              <w:pStyle w:val="TAH"/>
            </w:pPr>
            <w:r>
              <w:rPr>
                <w:lang w:eastAsia="zh-CN"/>
              </w:rPr>
              <w:t>D-FR1-A.2.1-16</w:t>
            </w:r>
          </w:p>
        </w:tc>
      </w:tr>
      <w:tr w:rsidR="0054360A" w14:paraId="7FC9B7DA"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824119F" w14:textId="77777777" w:rsidR="0054360A" w:rsidRDefault="0054360A" w:rsidP="0049107A">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C4E6E4" w14:textId="77777777" w:rsidR="0054360A" w:rsidRDefault="0054360A" w:rsidP="0049107A">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EDA8268" w14:textId="77777777" w:rsidR="0054360A" w:rsidRDefault="0054360A" w:rsidP="0049107A">
            <w:pPr>
              <w:pStyle w:val="TAC"/>
            </w:pPr>
            <w:r>
              <w:rPr>
                <w:lang w:eastAsia="zh-CN"/>
              </w:rPr>
              <w:t>30</w:t>
            </w:r>
          </w:p>
        </w:tc>
      </w:tr>
      <w:tr w:rsidR="0054360A" w14:paraId="6DF97A7C"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89F31DC" w14:textId="77777777" w:rsidR="0054360A" w:rsidRDefault="0054360A" w:rsidP="0049107A">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48B4F1" w14:textId="77777777" w:rsidR="0054360A" w:rsidRDefault="0054360A" w:rsidP="0049107A">
            <w:pPr>
              <w:pStyle w:val="TAC"/>
              <w:rPr>
                <w:rFonts w:eastAsia="Yu Mincho"/>
              </w:rPr>
            </w:pPr>
            <w:r>
              <w:rPr>
                <w:rFonts w:eastAsia="Yu Mincho"/>
              </w:rPr>
              <w:t>25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6524A4F" w14:textId="77777777" w:rsidR="0054360A" w:rsidRDefault="0054360A" w:rsidP="0049107A">
            <w:pPr>
              <w:pStyle w:val="TAC"/>
              <w:rPr>
                <w:rFonts w:eastAsia="Yu Mincho"/>
              </w:rPr>
            </w:pPr>
            <w:r>
              <w:rPr>
                <w:rFonts w:eastAsia="Yu Mincho"/>
              </w:rPr>
              <w:t>24</w:t>
            </w:r>
          </w:p>
        </w:tc>
      </w:tr>
      <w:tr w:rsidR="0054360A" w14:paraId="77E2D3CD"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6DCD352" w14:textId="77777777" w:rsidR="0054360A" w:rsidRDefault="0054360A" w:rsidP="0049107A">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A3B666" w14:textId="77777777" w:rsidR="0054360A" w:rsidRDefault="0054360A" w:rsidP="0049107A">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3993715" w14:textId="77777777" w:rsidR="0054360A" w:rsidRDefault="0054360A" w:rsidP="0049107A">
            <w:pPr>
              <w:pStyle w:val="TAC"/>
            </w:pPr>
            <w:r>
              <w:rPr>
                <w:lang w:eastAsia="zh-CN"/>
              </w:rPr>
              <w:t>12</w:t>
            </w:r>
          </w:p>
        </w:tc>
      </w:tr>
      <w:tr w:rsidR="0054360A" w14:paraId="1EC3CC33"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3E461FF" w14:textId="77777777" w:rsidR="0054360A" w:rsidRDefault="0054360A" w:rsidP="0049107A">
            <w:pPr>
              <w:pStyle w:val="TAC"/>
            </w:pPr>
            <w: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05DA8" w14:textId="77777777" w:rsidR="0054360A" w:rsidRDefault="0054360A" w:rsidP="0049107A">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65F70E" w14:textId="77777777" w:rsidR="0054360A" w:rsidRDefault="0054360A" w:rsidP="0049107A">
            <w:pPr>
              <w:pStyle w:val="TAC"/>
              <w:rPr>
                <w:lang w:eastAsia="zh-CN"/>
              </w:rPr>
            </w:pPr>
            <w:r>
              <w:rPr>
                <w:lang w:eastAsia="zh-CN"/>
              </w:rPr>
              <w:t>QPSK</w:t>
            </w:r>
          </w:p>
        </w:tc>
      </w:tr>
      <w:tr w:rsidR="0054360A" w14:paraId="5E4FD976"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87D7A98" w14:textId="22F77A49" w:rsidR="0054360A" w:rsidRDefault="0054360A" w:rsidP="0049107A">
            <w:pPr>
              <w:pStyle w:val="TAC"/>
            </w:pPr>
            <w:r>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D510A7" w14:textId="77777777" w:rsidR="0054360A" w:rsidRDefault="0054360A" w:rsidP="0049107A">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8ECC509" w14:textId="77777777" w:rsidR="0054360A" w:rsidRDefault="0054360A" w:rsidP="0049107A">
            <w:pPr>
              <w:pStyle w:val="TAC"/>
              <w:rPr>
                <w:lang w:eastAsia="zh-CN"/>
              </w:rPr>
            </w:pPr>
            <w:r>
              <w:rPr>
                <w:lang w:eastAsia="zh-CN"/>
              </w:rPr>
              <w:t>193/1024</w:t>
            </w:r>
          </w:p>
        </w:tc>
      </w:tr>
      <w:tr w:rsidR="0054360A" w14:paraId="49EA71B8"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85672FD" w14:textId="77777777" w:rsidR="0054360A" w:rsidRDefault="0054360A" w:rsidP="0049107A">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8615B2" w14:textId="77777777" w:rsidR="0054360A" w:rsidRDefault="0054360A" w:rsidP="0049107A">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FB39F0" w14:textId="77777777" w:rsidR="0054360A" w:rsidRDefault="0054360A" w:rsidP="0049107A">
            <w:pPr>
              <w:pStyle w:val="TAC"/>
              <w:rPr>
                <w:lang w:eastAsia="zh-CN"/>
              </w:rPr>
            </w:pPr>
            <w:r>
              <w:rPr>
                <w:lang w:eastAsia="zh-CN"/>
              </w:rPr>
              <w:t>1320</w:t>
            </w:r>
          </w:p>
        </w:tc>
      </w:tr>
      <w:tr w:rsidR="0054360A" w14:paraId="3CD48E6A"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2198F43" w14:textId="77777777" w:rsidR="0054360A" w:rsidRDefault="0054360A" w:rsidP="0049107A">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99DAFF" w14:textId="77777777" w:rsidR="0054360A" w:rsidRDefault="0054360A" w:rsidP="0049107A">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E736AC9" w14:textId="77777777" w:rsidR="0054360A" w:rsidRDefault="0054360A" w:rsidP="0049107A">
            <w:pPr>
              <w:pStyle w:val="TAC"/>
              <w:rPr>
                <w:lang w:eastAsia="zh-CN"/>
              </w:rPr>
            </w:pPr>
            <w:r>
              <w:rPr>
                <w:lang w:eastAsia="zh-CN"/>
              </w:rPr>
              <w:t>16</w:t>
            </w:r>
          </w:p>
        </w:tc>
      </w:tr>
      <w:tr w:rsidR="0054360A" w14:paraId="72B6B39D"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16859D7" w14:textId="77777777" w:rsidR="0054360A" w:rsidRDefault="0054360A" w:rsidP="0049107A">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B6512" w14:textId="77777777" w:rsidR="0054360A" w:rsidRDefault="0054360A" w:rsidP="0049107A">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67146D1" w14:textId="77777777" w:rsidR="0054360A" w:rsidRDefault="0054360A" w:rsidP="0049107A">
            <w:pPr>
              <w:pStyle w:val="TAC"/>
              <w:rPr>
                <w:lang w:eastAsia="zh-CN"/>
              </w:rPr>
            </w:pPr>
            <w:r>
              <w:rPr>
                <w:lang w:eastAsia="zh-CN"/>
              </w:rPr>
              <w:t>-</w:t>
            </w:r>
          </w:p>
        </w:tc>
      </w:tr>
      <w:tr w:rsidR="0054360A" w14:paraId="16CE5BE9"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6157941" w14:textId="77777777" w:rsidR="0054360A" w:rsidRDefault="0054360A" w:rsidP="0049107A">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D9B01E" w14:textId="77777777" w:rsidR="0054360A" w:rsidRDefault="0054360A" w:rsidP="0049107A">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A465242" w14:textId="77777777" w:rsidR="0054360A" w:rsidRDefault="0054360A" w:rsidP="0049107A">
            <w:pPr>
              <w:pStyle w:val="TAC"/>
              <w:rPr>
                <w:lang w:eastAsia="zh-CN"/>
              </w:rPr>
            </w:pPr>
            <w:r>
              <w:rPr>
                <w:lang w:eastAsia="zh-CN"/>
              </w:rPr>
              <w:t>1</w:t>
            </w:r>
          </w:p>
        </w:tc>
      </w:tr>
      <w:tr w:rsidR="0054360A" w14:paraId="26094919"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5A8BA63" w14:textId="77777777" w:rsidR="0054360A" w:rsidRDefault="0054360A" w:rsidP="0049107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3190B" w14:textId="77777777" w:rsidR="0054360A" w:rsidRDefault="0054360A" w:rsidP="0049107A">
            <w:pPr>
              <w:pStyle w:val="TAC"/>
              <w:rPr>
                <w:lang w:eastAsia="zh-CN"/>
              </w:rPr>
            </w:pPr>
            <w:r>
              <w:rPr>
                <w:rFonts w:cs="Arial"/>
                <w:szCs w:val="18"/>
              </w:rPr>
              <w:t>1368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2E493DC" w14:textId="77777777" w:rsidR="0054360A" w:rsidRDefault="0054360A" w:rsidP="0049107A">
            <w:pPr>
              <w:pStyle w:val="TAC"/>
              <w:rPr>
                <w:lang w:eastAsia="zh-CN"/>
              </w:rPr>
            </w:pPr>
            <w:r>
              <w:rPr>
                <w:rFonts w:cs="Arial"/>
                <w:szCs w:val="18"/>
              </w:rPr>
              <w:t>1336</w:t>
            </w:r>
          </w:p>
        </w:tc>
      </w:tr>
      <w:tr w:rsidR="0054360A" w14:paraId="4A898156"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D460651" w14:textId="77777777" w:rsidR="0054360A" w:rsidRDefault="0054360A" w:rsidP="0049107A">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6D4126" w14:textId="77777777" w:rsidR="0054360A" w:rsidRDefault="0054360A" w:rsidP="0049107A">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468FB9E" w14:textId="77777777" w:rsidR="0054360A" w:rsidRDefault="0054360A" w:rsidP="0049107A">
            <w:pPr>
              <w:pStyle w:val="TAC"/>
              <w:rPr>
                <w:lang w:eastAsia="zh-CN"/>
              </w:rPr>
            </w:pPr>
            <w:r>
              <w:rPr>
                <w:lang w:eastAsia="zh-CN"/>
              </w:rPr>
              <w:t>6912</w:t>
            </w:r>
          </w:p>
        </w:tc>
      </w:tr>
      <w:tr w:rsidR="0054360A" w14:paraId="39A2AEFD"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833AF24" w14:textId="77777777" w:rsidR="0054360A" w:rsidRDefault="0054360A" w:rsidP="0049107A">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2A4F7" w14:textId="77777777" w:rsidR="0054360A" w:rsidRDefault="0054360A" w:rsidP="0049107A">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90F43A3" w14:textId="77777777" w:rsidR="0054360A" w:rsidRDefault="0054360A" w:rsidP="0049107A">
            <w:pPr>
              <w:pStyle w:val="TAC"/>
              <w:rPr>
                <w:lang w:eastAsia="zh-CN"/>
              </w:rPr>
            </w:pPr>
            <w:r>
              <w:rPr>
                <w:lang w:eastAsia="zh-CN"/>
              </w:rPr>
              <w:t>3456</w:t>
            </w:r>
          </w:p>
        </w:tc>
      </w:tr>
      <w:tr w:rsidR="0054360A" w14:paraId="58BE0FB3" w14:textId="77777777" w:rsidTr="0049107A">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311FF388" w14:textId="77777777" w:rsidR="0054360A" w:rsidRDefault="0054360A" w:rsidP="0049107A">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[8].</w:t>
            </w:r>
          </w:p>
          <w:p w14:paraId="31CE7728"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0E6D1B86" w14:textId="77777777" w:rsidR="0054360A" w:rsidRDefault="0054360A" w:rsidP="0054360A">
      <w:pPr>
        <w:rPr>
          <w:noProof/>
          <w:lang w:eastAsia="zh-CN"/>
        </w:rPr>
      </w:pPr>
    </w:p>
    <w:p w14:paraId="0AC5A0D3" w14:textId="77777777" w:rsidR="0054360A" w:rsidRDefault="0054360A" w:rsidP="0054360A">
      <w:pPr>
        <w:pStyle w:val="TH"/>
        <w:rPr>
          <w:lang w:eastAsia="zh-CN"/>
        </w:rPr>
      </w:pPr>
      <w:r>
        <w:rPr>
          <w:rFonts w:eastAsia="Malgun Gothic"/>
        </w:rPr>
        <w:lastRenderedPageBreak/>
        <w:t>Table A.2.1-</w:t>
      </w:r>
      <w:r>
        <w:rPr>
          <w:lang w:eastAsia="zh-CN"/>
        </w:rPr>
        <w:t>4</w:t>
      </w:r>
      <w:r>
        <w:rPr>
          <w:rFonts w:eastAsia="Malgun Gothic"/>
        </w:rPr>
        <w:t>: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04B3EEA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B77A85"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41F2D" w14:textId="77777777" w:rsidR="0054360A" w:rsidRDefault="0054360A" w:rsidP="0049107A">
            <w:pPr>
              <w:pStyle w:val="TAH"/>
            </w:pPr>
            <w:r>
              <w:rPr>
                <w:lang w:eastAsia="zh-CN"/>
              </w:rPr>
              <w:t>D-FR2-A.2.1-1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8CD98B" w14:textId="77777777" w:rsidR="0054360A" w:rsidRDefault="0054360A" w:rsidP="0049107A">
            <w:pPr>
              <w:pStyle w:val="TAH"/>
            </w:pPr>
            <w:r>
              <w:rPr>
                <w:lang w:eastAsia="zh-CN"/>
              </w:rPr>
              <w:t>D-FR2-A.2.1-2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8254F4" w14:textId="77777777" w:rsidR="0054360A" w:rsidRDefault="0054360A" w:rsidP="0049107A">
            <w:pPr>
              <w:pStyle w:val="TAH"/>
            </w:pPr>
            <w:r>
              <w:rPr>
                <w:lang w:eastAsia="zh-CN"/>
              </w:rPr>
              <w:t>D-FR2-A.2.1-3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01FBF7" w14:textId="77777777" w:rsidR="0054360A" w:rsidRDefault="0054360A" w:rsidP="0049107A">
            <w:pPr>
              <w:pStyle w:val="TAH"/>
            </w:pPr>
            <w:r>
              <w:rPr>
                <w:lang w:eastAsia="zh-CN"/>
              </w:rPr>
              <w:t>D-FR2-A.2.1-4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2C1F27" w14:textId="77777777" w:rsidR="0054360A" w:rsidRDefault="0054360A" w:rsidP="0049107A">
            <w:pPr>
              <w:pStyle w:val="TAH"/>
            </w:pPr>
            <w:r>
              <w:rPr>
                <w:lang w:eastAsia="zh-CN"/>
              </w:rPr>
              <w:t>D-FR2-A.2.1-5</w:t>
            </w:r>
          </w:p>
        </w:tc>
      </w:tr>
      <w:tr w:rsidR="0054360A" w14:paraId="08AA2DC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D6CA65"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1F3CBE"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69F367"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ABA0F6"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4B08F5"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A38820" w14:textId="77777777" w:rsidR="0054360A" w:rsidRDefault="0054360A" w:rsidP="0049107A">
            <w:pPr>
              <w:pStyle w:val="TAC"/>
            </w:pPr>
            <w:r>
              <w:rPr>
                <w:lang w:eastAsia="zh-CN"/>
              </w:rPr>
              <w:t>120</w:t>
            </w:r>
          </w:p>
        </w:tc>
      </w:tr>
      <w:tr w:rsidR="0054360A" w14:paraId="33EF2307"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AA482B"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9F412F"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947E52"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BEC5E3"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BA74DA"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18B70" w14:textId="77777777" w:rsidR="0054360A" w:rsidRDefault="0054360A" w:rsidP="0049107A">
            <w:pPr>
              <w:pStyle w:val="TAC"/>
              <w:rPr>
                <w:rFonts w:eastAsia="Yu Mincho"/>
              </w:rPr>
            </w:pPr>
            <w:r>
              <w:rPr>
                <w:rFonts w:eastAsia="Yu Mincho"/>
              </w:rPr>
              <w:t>132</w:t>
            </w:r>
          </w:p>
        </w:tc>
      </w:tr>
      <w:tr w:rsidR="0054360A" w14:paraId="318D408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81F8720"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8FD0AE"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459F5D" w14:textId="77777777" w:rsidR="0054360A" w:rsidRDefault="0054360A" w:rsidP="0049107A">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FFB23D"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65A6E0"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FBB9D" w14:textId="77777777" w:rsidR="0054360A" w:rsidRDefault="0054360A" w:rsidP="0049107A">
            <w:pPr>
              <w:pStyle w:val="TAC"/>
              <w:rPr>
                <w:lang w:eastAsia="zh-CN"/>
              </w:rPr>
            </w:pPr>
            <w:r>
              <w:rPr>
                <w:lang w:eastAsia="zh-CN"/>
              </w:rPr>
              <w:t>9</w:t>
            </w:r>
          </w:p>
        </w:tc>
      </w:tr>
      <w:tr w:rsidR="0054360A" w14:paraId="3AA0618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F0D090"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7DD82A"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DA9168" w14:textId="77777777" w:rsidR="0054360A" w:rsidRDefault="0054360A" w:rsidP="0049107A">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092DEF"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33D38F"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7F575" w14:textId="77777777" w:rsidR="0054360A" w:rsidRDefault="0054360A" w:rsidP="0049107A">
            <w:pPr>
              <w:pStyle w:val="TAC"/>
              <w:rPr>
                <w:lang w:eastAsia="zh-CN"/>
              </w:rPr>
            </w:pPr>
            <w:r>
              <w:rPr>
                <w:lang w:eastAsia="zh-CN"/>
              </w:rPr>
              <w:t>QPSK</w:t>
            </w:r>
          </w:p>
        </w:tc>
      </w:tr>
      <w:tr w:rsidR="0054360A" w14:paraId="508EAF5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CAFBBF" w14:textId="471EF067"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289797"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4C6773" w14:textId="77777777" w:rsidR="0054360A" w:rsidRDefault="0054360A" w:rsidP="0049107A">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29A0B0"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0647CC"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FD1800" w14:textId="77777777" w:rsidR="0054360A" w:rsidRDefault="0054360A" w:rsidP="0049107A">
            <w:pPr>
              <w:pStyle w:val="TAC"/>
              <w:rPr>
                <w:lang w:eastAsia="zh-CN"/>
              </w:rPr>
            </w:pPr>
            <w:r>
              <w:rPr>
                <w:lang w:eastAsia="zh-CN"/>
              </w:rPr>
              <w:t>193/1024</w:t>
            </w:r>
          </w:p>
        </w:tc>
      </w:tr>
      <w:tr w:rsidR="0054360A" w14:paraId="64AA786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EA4F4A"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F08ED2" w14:textId="77777777" w:rsidR="0054360A" w:rsidRDefault="0054360A" w:rsidP="0049107A">
            <w:pPr>
              <w:pStyle w:val="TAC"/>
            </w:pPr>
            <w:r>
              <w:rPr>
                <w:szCs w:val="22"/>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3C5F7" w14:textId="77777777" w:rsidR="0054360A" w:rsidRDefault="0054360A" w:rsidP="0049107A">
            <w:pPr>
              <w:pStyle w:val="TAC"/>
            </w:pPr>
            <w:r>
              <w:rPr>
                <w:szCs w:val="18"/>
              </w:rPr>
              <w:t>5384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EE46A2" w14:textId="77777777" w:rsidR="0054360A" w:rsidRDefault="0054360A" w:rsidP="0049107A">
            <w:pPr>
              <w:pStyle w:val="TAC"/>
            </w:pPr>
            <w:r>
              <w:t>1320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188DA4" w14:textId="77777777" w:rsidR="0054360A" w:rsidRDefault="0054360A" w:rsidP="0049107A">
            <w:pPr>
              <w:pStyle w:val="TAC"/>
            </w:pPr>
            <w:r>
              <w:rPr>
                <w:szCs w:val="18"/>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EAFC9" w14:textId="77777777" w:rsidR="0054360A" w:rsidRDefault="0054360A" w:rsidP="0049107A">
            <w:pPr>
              <w:pStyle w:val="TAC"/>
            </w:pPr>
            <w:r>
              <w:rPr>
                <w:szCs w:val="18"/>
              </w:rPr>
              <w:t>5384</w:t>
            </w:r>
          </w:p>
        </w:tc>
      </w:tr>
      <w:tr w:rsidR="0054360A" w14:paraId="3518120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AD8EA37"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9E3D09" w14:textId="77777777" w:rsidR="0054360A" w:rsidRDefault="0054360A" w:rsidP="0049107A">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986241" w14:textId="77777777" w:rsidR="0054360A" w:rsidRDefault="0054360A" w:rsidP="0049107A">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FE2551" w14:textId="77777777" w:rsidR="0054360A" w:rsidRDefault="0054360A" w:rsidP="0049107A">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EA55C4" w14:textId="77777777" w:rsidR="0054360A" w:rsidRDefault="0054360A" w:rsidP="0049107A">
            <w:pPr>
              <w:pStyle w:val="TAC"/>
              <w:rPr>
                <w:lang w:eastAsia="zh-CN"/>
              </w:rPr>
            </w:pPr>
            <w:r>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E902A9" w14:textId="77777777" w:rsidR="0054360A" w:rsidRDefault="0054360A" w:rsidP="0049107A">
            <w:pPr>
              <w:pStyle w:val="TAC"/>
              <w:rPr>
                <w:lang w:eastAsia="zh-CN"/>
              </w:rPr>
            </w:pPr>
            <w:r>
              <w:rPr>
                <w:lang w:eastAsia="zh-CN"/>
              </w:rPr>
              <w:t>24</w:t>
            </w:r>
          </w:p>
        </w:tc>
      </w:tr>
      <w:tr w:rsidR="0054360A" w14:paraId="3EA38B7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7810C5"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28564B"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83577C" w14:textId="77777777" w:rsidR="0054360A" w:rsidRDefault="0054360A" w:rsidP="0049107A">
            <w:pPr>
              <w:pStyle w:val="TAC"/>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BFFA87"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FAD5A6"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E31B84" w14:textId="77777777" w:rsidR="0054360A" w:rsidRDefault="0054360A" w:rsidP="0049107A">
            <w:pPr>
              <w:pStyle w:val="TAC"/>
              <w:rPr>
                <w:lang w:eastAsia="zh-CN"/>
              </w:rPr>
            </w:pPr>
            <w:r>
              <w:rPr>
                <w:lang w:eastAsia="zh-CN"/>
              </w:rPr>
              <w:t>24</w:t>
            </w:r>
          </w:p>
        </w:tc>
      </w:tr>
      <w:tr w:rsidR="0054360A" w14:paraId="37738BA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32A3F61"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CE3C57" w14:textId="77777777" w:rsidR="0054360A" w:rsidRDefault="0054360A" w:rsidP="0049107A">
            <w:pPr>
              <w:pStyle w:val="TAC"/>
            </w:pPr>
            <w: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ED8FC0" w14:textId="77777777" w:rsidR="0054360A" w:rsidRDefault="0054360A" w:rsidP="0049107A">
            <w:pPr>
              <w:pStyle w:val="TAC"/>
              <w:rPr>
                <w:lang w:eastAsia="zh-CN"/>
              </w:rPr>
            </w:pPr>
            <w:r>
              <w:rPr>
                <w:lang w:eastAsia="zh-CN"/>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B090CA" w14:textId="77777777" w:rsidR="0054360A" w:rsidRDefault="0054360A" w:rsidP="0049107A">
            <w:pPr>
              <w:pStyle w:val="TAC"/>
            </w:pPr>
            <w: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7FA2" w14:textId="77777777" w:rsidR="0054360A" w:rsidRDefault="0054360A" w:rsidP="0049107A">
            <w:pPr>
              <w:pStyle w:val="TAC"/>
            </w:pPr>
            <w: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C0330F" w14:textId="77777777" w:rsidR="0054360A" w:rsidRDefault="0054360A" w:rsidP="0049107A">
            <w:pPr>
              <w:pStyle w:val="TAC"/>
              <w:rPr>
                <w:lang w:eastAsia="zh-CN"/>
              </w:rPr>
            </w:pPr>
            <w:r>
              <w:rPr>
                <w:lang w:eastAsia="zh-CN"/>
              </w:rPr>
              <w:t>2</w:t>
            </w:r>
          </w:p>
        </w:tc>
      </w:tr>
      <w:tr w:rsidR="0054360A" w14:paraId="720C679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C28C1E"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86490B" w14:textId="77777777" w:rsidR="0054360A" w:rsidRDefault="0054360A" w:rsidP="0049107A">
            <w:pPr>
              <w:pStyle w:val="TAC"/>
              <w:rPr>
                <w:szCs w:val="18"/>
                <w:lang w:eastAsia="zh-CN"/>
              </w:rPr>
            </w:pPr>
            <w:r>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AD0549" w14:textId="77777777" w:rsidR="0054360A" w:rsidRDefault="0054360A" w:rsidP="0049107A">
            <w:pPr>
              <w:pStyle w:val="TAC"/>
              <w:rPr>
                <w:szCs w:val="18"/>
                <w:lang w:eastAsia="zh-CN"/>
              </w:rPr>
            </w:pPr>
            <w:r>
              <w:rPr>
                <w:szCs w:val="18"/>
                <w:lang w:eastAsia="zh-CN"/>
              </w:rPr>
              <w:t>2728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B096A3" w14:textId="77777777" w:rsidR="0054360A" w:rsidRDefault="0054360A" w:rsidP="0049107A">
            <w:pPr>
              <w:pStyle w:val="TAC"/>
              <w:rPr>
                <w:szCs w:val="18"/>
                <w:lang w:eastAsia="zh-CN"/>
              </w:rPr>
            </w:pPr>
            <w:r>
              <w:rPr>
                <w:szCs w:val="18"/>
                <w:lang w:eastAsia="zh-CN"/>
              </w:rPr>
              <w:t>1336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8FD23F" w14:textId="77777777" w:rsidR="0054360A" w:rsidRDefault="0054360A" w:rsidP="0049107A">
            <w:pPr>
              <w:pStyle w:val="TAC"/>
              <w:rPr>
                <w:szCs w:val="18"/>
                <w:lang w:eastAsia="zh-CN"/>
              </w:rPr>
            </w:pPr>
            <w:r>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816500" w14:textId="77777777" w:rsidR="0054360A" w:rsidRDefault="0054360A" w:rsidP="0049107A">
            <w:pPr>
              <w:pStyle w:val="TAC"/>
              <w:rPr>
                <w:szCs w:val="18"/>
                <w:lang w:eastAsia="zh-CN"/>
              </w:rPr>
            </w:pPr>
            <w:r>
              <w:rPr>
                <w:szCs w:val="18"/>
                <w:lang w:eastAsia="zh-CN"/>
              </w:rPr>
              <w:t>2728</w:t>
            </w:r>
          </w:p>
        </w:tc>
      </w:tr>
      <w:tr w:rsidR="0054360A" w14:paraId="26211097"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F0288F"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50E211" w14:textId="77777777" w:rsidR="0054360A" w:rsidRDefault="0054360A" w:rsidP="0049107A">
            <w:pPr>
              <w:pStyle w:val="TAC"/>
              <w:rPr>
                <w:rFonts w:ascii="宋体" w:hAnsi="宋体" w:cs="宋体"/>
              </w:rPr>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FDAA80" w14:textId="77777777" w:rsidR="0054360A" w:rsidRDefault="0054360A" w:rsidP="0049107A">
            <w:pPr>
              <w:pStyle w:val="TAC"/>
              <w:rPr>
                <w:rFonts w:ascii="宋体" w:hAnsi="宋体" w:cs="宋体"/>
              </w:rPr>
            </w:pPr>
            <w: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82C1F3" w14:textId="77777777" w:rsidR="0054360A" w:rsidRDefault="0054360A" w:rsidP="0049107A">
            <w:pPr>
              <w:pStyle w:val="TAC"/>
              <w:rPr>
                <w:rFonts w:ascii="宋体" w:hAnsi="宋体" w:cs="宋体"/>
              </w:rPr>
            </w:pPr>
            <w: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574BC3" w14:textId="77777777" w:rsidR="0054360A" w:rsidRDefault="0054360A" w:rsidP="0049107A">
            <w:pPr>
              <w:pStyle w:val="TAC"/>
              <w:rPr>
                <w:rFonts w:ascii="宋体" w:hAnsi="宋体" w:cs="宋体"/>
              </w:rPr>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02526D" w14:textId="77777777" w:rsidR="0054360A" w:rsidRDefault="0054360A" w:rsidP="0049107A">
            <w:pPr>
              <w:pStyle w:val="TAC"/>
              <w:rPr>
                <w:rFonts w:ascii="宋体" w:hAnsi="宋体" w:cs="宋体"/>
              </w:rPr>
            </w:pPr>
            <w:r>
              <w:t>28512</w:t>
            </w:r>
          </w:p>
        </w:tc>
      </w:tr>
      <w:tr w:rsidR="0054360A" w14:paraId="698CCCB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864765"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6DE608" w14:textId="77777777" w:rsidR="0054360A" w:rsidRDefault="0054360A" w:rsidP="0049107A">
            <w:pPr>
              <w:pStyle w:val="TAC"/>
              <w:rPr>
                <w:rFonts w:ascii="宋体" w:hAnsi="宋体" w:cs="宋体"/>
              </w:rPr>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1E6972" w14:textId="77777777" w:rsidR="0054360A" w:rsidRDefault="0054360A" w:rsidP="0049107A">
            <w:pPr>
              <w:pStyle w:val="TAC"/>
              <w:rPr>
                <w:rFonts w:ascii="宋体" w:hAnsi="宋体" w:cs="宋体"/>
              </w:rPr>
            </w:pPr>
            <w: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BFF827" w14:textId="77777777" w:rsidR="0054360A" w:rsidRDefault="0054360A" w:rsidP="0049107A">
            <w:pPr>
              <w:pStyle w:val="TAC"/>
              <w:rPr>
                <w:rFonts w:ascii="宋体" w:hAnsi="宋体" w:cs="宋体"/>
              </w:rPr>
            </w:pPr>
            <w: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9FE3C8" w14:textId="77777777" w:rsidR="0054360A" w:rsidRDefault="0054360A" w:rsidP="0049107A">
            <w:pPr>
              <w:pStyle w:val="TAC"/>
              <w:rPr>
                <w:rFonts w:ascii="宋体" w:hAnsi="宋体" w:cs="宋体"/>
              </w:rPr>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F253FD" w14:textId="77777777" w:rsidR="0054360A" w:rsidRDefault="0054360A" w:rsidP="0049107A">
            <w:pPr>
              <w:pStyle w:val="TAC"/>
              <w:rPr>
                <w:rFonts w:ascii="宋体" w:hAnsi="宋体" w:cs="宋体"/>
              </w:rPr>
            </w:pPr>
            <w:r>
              <w:t>14256</w:t>
            </w:r>
          </w:p>
        </w:tc>
      </w:tr>
      <w:tr w:rsidR="0054360A" w14:paraId="4F0A300A"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995ED48" w14:textId="77777777" w:rsidR="0054360A" w:rsidRDefault="0054360A" w:rsidP="0049107A">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7BCBF77"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4E1DA7B" w14:textId="77777777" w:rsidR="0054360A" w:rsidRDefault="0054360A" w:rsidP="0054360A">
      <w:pPr>
        <w:rPr>
          <w:lang w:eastAsia="zh-CN"/>
        </w:rPr>
      </w:pPr>
    </w:p>
    <w:p w14:paraId="77877B45" w14:textId="77777777" w:rsidR="0054360A" w:rsidRDefault="0054360A" w:rsidP="0054360A">
      <w:pPr>
        <w:pStyle w:val="TH"/>
        <w:rPr>
          <w:lang w:eastAsia="zh-CN"/>
        </w:rPr>
      </w:pPr>
      <w:r>
        <w:rPr>
          <w:rFonts w:eastAsia="Malgun Gothic"/>
        </w:rPr>
        <w:t>Table A.2.1-5: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1E7955A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390F70F"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B62D0FF" w14:textId="77777777" w:rsidR="0054360A" w:rsidRDefault="0054360A" w:rsidP="0049107A">
            <w:pPr>
              <w:pStyle w:val="TAH"/>
            </w:pPr>
            <w:r>
              <w:rPr>
                <w:lang w:eastAsia="zh-CN"/>
              </w:rPr>
              <w:t>D-FR2-A.2.1-6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F8723E" w14:textId="77777777" w:rsidR="0054360A" w:rsidRDefault="0054360A" w:rsidP="0049107A">
            <w:pPr>
              <w:pStyle w:val="TAH"/>
            </w:pPr>
            <w:r>
              <w:rPr>
                <w:lang w:eastAsia="zh-CN"/>
              </w:rPr>
              <w:t>D-FR2-A.2.1-7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43A9CA" w14:textId="77777777" w:rsidR="0054360A" w:rsidRDefault="0054360A" w:rsidP="0049107A">
            <w:pPr>
              <w:pStyle w:val="TAH"/>
            </w:pPr>
            <w:r>
              <w:rPr>
                <w:lang w:eastAsia="zh-CN"/>
              </w:rPr>
              <w:t>D-FR2-A.2.1-8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D56820" w14:textId="77777777" w:rsidR="0054360A" w:rsidRDefault="0054360A" w:rsidP="0049107A">
            <w:pPr>
              <w:pStyle w:val="TAH"/>
            </w:pPr>
            <w:r>
              <w:rPr>
                <w:lang w:eastAsia="zh-CN"/>
              </w:rPr>
              <w:t>D-FR2-A.2.1-9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0860E1" w14:textId="77777777" w:rsidR="0054360A" w:rsidRDefault="0054360A" w:rsidP="0049107A">
            <w:pPr>
              <w:pStyle w:val="TAH"/>
            </w:pPr>
            <w:r>
              <w:rPr>
                <w:lang w:eastAsia="zh-CN"/>
              </w:rPr>
              <w:t>D-FR2-A.2.1-10</w:t>
            </w:r>
          </w:p>
        </w:tc>
      </w:tr>
      <w:tr w:rsidR="0054360A" w14:paraId="741C363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FD6DCAD"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DCB4DC"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1337DD"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52C7E5"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CB4EEC"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9F6615" w14:textId="77777777" w:rsidR="0054360A" w:rsidRDefault="0054360A" w:rsidP="0049107A">
            <w:pPr>
              <w:pStyle w:val="TAC"/>
            </w:pPr>
            <w:r>
              <w:rPr>
                <w:lang w:eastAsia="zh-CN"/>
              </w:rPr>
              <w:t>120</w:t>
            </w:r>
          </w:p>
        </w:tc>
      </w:tr>
      <w:tr w:rsidR="0054360A" w14:paraId="4B1CF10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9593FFC"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F89C8E"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9AF716"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05D870"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4D2B89"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C015C" w14:textId="77777777" w:rsidR="0054360A" w:rsidRDefault="0054360A" w:rsidP="0049107A">
            <w:pPr>
              <w:pStyle w:val="TAC"/>
              <w:rPr>
                <w:rFonts w:eastAsia="Yu Mincho"/>
              </w:rPr>
            </w:pPr>
            <w:r>
              <w:rPr>
                <w:rFonts w:eastAsia="Yu Mincho"/>
              </w:rPr>
              <w:t>132</w:t>
            </w:r>
          </w:p>
        </w:tc>
      </w:tr>
      <w:tr w:rsidR="0054360A" w14:paraId="4D77C0A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585644"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F240AD"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A7FBC0" w14:textId="77777777" w:rsidR="0054360A" w:rsidRDefault="0054360A" w:rsidP="0049107A">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71B27E"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95905"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391F6E" w14:textId="77777777" w:rsidR="0054360A" w:rsidRDefault="0054360A" w:rsidP="0049107A">
            <w:pPr>
              <w:pStyle w:val="TAC"/>
              <w:rPr>
                <w:lang w:eastAsia="zh-CN"/>
              </w:rPr>
            </w:pPr>
            <w:r>
              <w:rPr>
                <w:lang w:eastAsia="zh-CN"/>
              </w:rPr>
              <w:t>9</w:t>
            </w:r>
          </w:p>
        </w:tc>
      </w:tr>
      <w:tr w:rsidR="0054360A" w14:paraId="5011F45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26FD6C"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D4CC89"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B7755E" w14:textId="77777777" w:rsidR="0054360A" w:rsidRDefault="0054360A" w:rsidP="0049107A">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1E6991"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C4D863"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AE196B" w14:textId="77777777" w:rsidR="0054360A" w:rsidRDefault="0054360A" w:rsidP="0049107A">
            <w:pPr>
              <w:pStyle w:val="TAC"/>
              <w:rPr>
                <w:lang w:eastAsia="zh-CN"/>
              </w:rPr>
            </w:pPr>
            <w:r>
              <w:rPr>
                <w:lang w:eastAsia="zh-CN"/>
              </w:rPr>
              <w:t>QPSK</w:t>
            </w:r>
          </w:p>
        </w:tc>
      </w:tr>
      <w:tr w:rsidR="0054360A" w14:paraId="496B53B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D7789B" w14:textId="016BDB11"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3ACBB1"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52909" w14:textId="77777777" w:rsidR="0054360A" w:rsidRDefault="0054360A" w:rsidP="0049107A">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23E8C0"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A50D95"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6BC1D" w14:textId="77777777" w:rsidR="0054360A" w:rsidRDefault="0054360A" w:rsidP="0049107A">
            <w:pPr>
              <w:pStyle w:val="TAC"/>
              <w:rPr>
                <w:lang w:eastAsia="zh-CN"/>
              </w:rPr>
            </w:pPr>
            <w:r>
              <w:rPr>
                <w:lang w:eastAsia="zh-CN"/>
              </w:rPr>
              <w:t>193/1024</w:t>
            </w:r>
          </w:p>
        </w:tc>
      </w:tr>
      <w:tr w:rsidR="0054360A" w14:paraId="45E9D20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786422"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A64A76" w14:textId="77777777" w:rsidR="0054360A" w:rsidRDefault="0054360A" w:rsidP="0049107A">
            <w:pPr>
              <w:pStyle w:val="TAC"/>
            </w:pPr>
            <w:r>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3701B" w14:textId="77777777" w:rsidR="0054360A" w:rsidRDefault="0054360A" w:rsidP="0049107A">
            <w:pPr>
              <w:pStyle w:val="TAC"/>
            </w:pPr>
            <w:r>
              <w:rPr>
                <w:szCs w:val="18"/>
              </w:rPr>
              <w:t>10752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706A1E" w14:textId="77777777" w:rsidR="0054360A" w:rsidRDefault="0054360A" w:rsidP="0049107A">
            <w:pPr>
              <w:pStyle w:val="TAC"/>
            </w:pPr>
            <w:r>
              <w:t>2600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3BE1E" w14:textId="77777777" w:rsidR="0054360A" w:rsidRDefault="0054360A" w:rsidP="0049107A">
            <w:pPr>
              <w:pStyle w:val="TAC"/>
            </w:pPr>
            <w:r>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C147BC" w14:textId="77777777" w:rsidR="0054360A" w:rsidRDefault="0054360A" w:rsidP="0049107A">
            <w:pPr>
              <w:pStyle w:val="TAC"/>
            </w:pPr>
            <w:r>
              <w:rPr>
                <w:szCs w:val="18"/>
              </w:rPr>
              <w:t>10752</w:t>
            </w:r>
          </w:p>
        </w:tc>
      </w:tr>
      <w:tr w:rsidR="0054360A" w14:paraId="6EE43D5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2B7BD6"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3A8F0B"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E6BB8"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C739B4" w14:textId="77777777" w:rsidR="0054360A" w:rsidRDefault="0054360A" w:rsidP="0049107A">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D6949"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BCE684" w14:textId="77777777" w:rsidR="0054360A" w:rsidRDefault="0054360A" w:rsidP="0049107A">
            <w:pPr>
              <w:pStyle w:val="TAC"/>
            </w:pPr>
            <w:r>
              <w:rPr>
                <w:szCs w:val="18"/>
              </w:rPr>
              <w:t>24</w:t>
            </w:r>
          </w:p>
        </w:tc>
      </w:tr>
      <w:tr w:rsidR="0054360A" w14:paraId="2A713C9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129903"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84D08B"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415724" w14:textId="77777777" w:rsidR="0054360A" w:rsidRDefault="0054360A" w:rsidP="0049107A">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B8B041"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EA5F3"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414141" w14:textId="77777777" w:rsidR="0054360A" w:rsidRDefault="0054360A" w:rsidP="0049107A">
            <w:pPr>
              <w:pStyle w:val="TAC"/>
            </w:pPr>
            <w:r>
              <w:t>24</w:t>
            </w:r>
          </w:p>
        </w:tc>
      </w:tr>
      <w:tr w:rsidR="0054360A" w14:paraId="0815E78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52F69B7"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F77609" w14:textId="77777777" w:rsidR="0054360A" w:rsidRDefault="0054360A" w:rsidP="0049107A">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7807F8" w14:textId="77777777" w:rsidR="0054360A" w:rsidRDefault="0054360A" w:rsidP="0049107A">
            <w:pPr>
              <w:pStyle w:val="TAC"/>
            </w:pPr>
            <w:r>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D6809F" w14:textId="77777777" w:rsidR="0054360A" w:rsidRDefault="0054360A" w:rsidP="0049107A">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13133" w14:textId="77777777" w:rsidR="0054360A" w:rsidRDefault="0054360A" w:rsidP="0049107A">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993868" w14:textId="77777777" w:rsidR="0054360A" w:rsidRDefault="0054360A" w:rsidP="0049107A">
            <w:pPr>
              <w:pStyle w:val="TAC"/>
            </w:pPr>
            <w:r>
              <w:rPr>
                <w:szCs w:val="18"/>
              </w:rPr>
              <w:t>3</w:t>
            </w:r>
          </w:p>
        </w:tc>
      </w:tr>
      <w:tr w:rsidR="0054360A" w14:paraId="592FC99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607957"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1BE123" w14:textId="77777777" w:rsidR="0054360A" w:rsidRDefault="0054360A" w:rsidP="0049107A">
            <w:pPr>
              <w:pStyle w:val="TAC"/>
              <w:rPr>
                <w:szCs w:val="18"/>
              </w:rPr>
            </w:pPr>
            <w:r>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98D015" w14:textId="77777777" w:rsidR="0054360A" w:rsidRDefault="0054360A" w:rsidP="0049107A">
            <w:pPr>
              <w:pStyle w:val="TAC"/>
              <w:rPr>
                <w:szCs w:val="18"/>
              </w:rPr>
            </w:pPr>
            <w:r>
              <w:rPr>
                <w:szCs w:val="18"/>
                <w:lang w:eastAsia="zh-CN"/>
              </w:rPr>
              <w:t>3616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73A3B3" w14:textId="77777777" w:rsidR="0054360A" w:rsidRDefault="0054360A" w:rsidP="0049107A">
            <w:pPr>
              <w:pStyle w:val="TAC"/>
              <w:rPr>
                <w:szCs w:val="18"/>
              </w:rPr>
            </w:pPr>
            <w:r>
              <w:rPr>
                <w:szCs w:val="18"/>
                <w:lang w:eastAsia="zh-CN"/>
              </w:rPr>
              <w:t>2616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BDD6C" w14:textId="77777777" w:rsidR="0054360A" w:rsidRDefault="0054360A" w:rsidP="0049107A">
            <w:pPr>
              <w:pStyle w:val="TAC"/>
              <w:rPr>
                <w:szCs w:val="18"/>
              </w:rPr>
            </w:pPr>
            <w:r>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4A5871" w14:textId="77777777" w:rsidR="0054360A" w:rsidRDefault="0054360A" w:rsidP="0049107A">
            <w:pPr>
              <w:pStyle w:val="TAC"/>
              <w:rPr>
                <w:szCs w:val="18"/>
              </w:rPr>
            </w:pPr>
            <w:r>
              <w:rPr>
                <w:szCs w:val="18"/>
                <w:lang w:eastAsia="zh-CN"/>
              </w:rPr>
              <w:t>3616</w:t>
            </w:r>
          </w:p>
        </w:tc>
      </w:tr>
      <w:tr w:rsidR="0054360A" w14:paraId="607BB73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552D80"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BF4F34" w14:textId="77777777" w:rsidR="0054360A" w:rsidRDefault="0054360A" w:rsidP="0049107A">
            <w:pPr>
              <w:pStyle w:val="TAC"/>
            </w:pPr>
            <w:r>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4E7794" w14:textId="77777777" w:rsidR="0054360A" w:rsidRDefault="0054360A" w:rsidP="0049107A">
            <w:pPr>
              <w:pStyle w:val="TAC"/>
            </w:pPr>
            <w:r>
              <w:rPr>
                <w:szCs w:val="18"/>
              </w:rP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4E1BA5" w14:textId="77777777" w:rsidR="0054360A" w:rsidRDefault="0054360A" w:rsidP="0049107A">
            <w:pPr>
              <w:pStyle w:val="TAC"/>
            </w:pPr>
            <w:r>
              <w:rPr>
                <w:szCs w:val="18"/>
              </w:rP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87493B" w14:textId="77777777" w:rsidR="0054360A" w:rsidRDefault="0054360A" w:rsidP="0049107A">
            <w:pPr>
              <w:pStyle w:val="TAC"/>
            </w:pPr>
            <w:r>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11306D" w14:textId="77777777" w:rsidR="0054360A" w:rsidRDefault="0054360A" w:rsidP="0049107A">
            <w:pPr>
              <w:pStyle w:val="TAC"/>
            </w:pPr>
            <w:r>
              <w:rPr>
                <w:szCs w:val="18"/>
              </w:rPr>
              <w:t>57024</w:t>
            </w:r>
          </w:p>
        </w:tc>
      </w:tr>
      <w:tr w:rsidR="0054360A" w14:paraId="04B3D22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2F945E"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5B8B28" w14:textId="77777777" w:rsidR="0054360A" w:rsidRDefault="0054360A" w:rsidP="0049107A">
            <w:pPr>
              <w:pStyle w:val="TAC"/>
            </w:pPr>
            <w:r>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F62911" w14:textId="77777777" w:rsidR="0054360A" w:rsidRDefault="0054360A" w:rsidP="0049107A">
            <w:pPr>
              <w:pStyle w:val="TAC"/>
            </w:pPr>
            <w:r>
              <w:rPr>
                <w:szCs w:val="18"/>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92391A" w14:textId="77777777" w:rsidR="0054360A" w:rsidRDefault="0054360A" w:rsidP="0049107A">
            <w:pPr>
              <w:pStyle w:val="TAC"/>
            </w:pPr>
            <w:r>
              <w:rPr>
                <w:szCs w:val="18"/>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5A908" w14:textId="77777777" w:rsidR="0054360A" w:rsidRDefault="0054360A" w:rsidP="0049107A">
            <w:pPr>
              <w:pStyle w:val="TAC"/>
            </w:pPr>
            <w:r>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528B3A" w14:textId="77777777" w:rsidR="0054360A" w:rsidRDefault="0054360A" w:rsidP="0049107A">
            <w:pPr>
              <w:pStyle w:val="TAC"/>
            </w:pPr>
            <w:r>
              <w:rPr>
                <w:szCs w:val="18"/>
              </w:rPr>
              <w:t>28512</w:t>
            </w:r>
          </w:p>
        </w:tc>
      </w:tr>
      <w:tr w:rsidR="0054360A" w14:paraId="16B15E4C"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0192618A" w14:textId="77777777" w:rsidR="0054360A" w:rsidRDefault="0054360A" w:rsidP="0049107A">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7B49B29"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2D7B45DA" w14:textId="77777777" w:rsidR="0054360A" w:rsidRDefault="0054360A" w:rsidP="0054360A">
      <w:pPr>
        <w:rPr>
          <w:noProof/>
          <w:lang w:eastAsia="zh-CN"/>
        </w:rPr>
      </w:pPr>
    </w:p>
    <w:p w14:paraId="6D339788" w14:textId="77777777" w:rsidR="0054360A" w:rsidRDefault="0054360A" w:rsidP="0054360A">
      <w:pPr>
        <w:pStyle w:val="TH"/>
        <w:ind w:leftChars="100" w:left="200"/>
        <w:rPr>
          <w:lang w:eastAsia="zh-CN"/>
        </w:rPr>
      </w:pPr>
      <w:r>
        <w:rPr>
          <w:rFonts w:eastAsia="Malgun Gothic"/>
        </w:rPr>
        <w:lastRenderedPageBreak/>
        <w:t>Table A.2.1-6: FRC parameters for</w:t>
      </w:r>
      <w:r>
        <w:rPr>
          <w:lang w:eastAsia="zh-CN"/>
        </w:rPr>
        <w:t xml:space="preserve"> FR2 PUSCH </w:t>
      </w:r>
      <w:r>
        <w:rPr>
          <w:rFonts w:eastAsia="Malgun Gothic"/>
        </w:rPr>
        <w:t>performance requirements</w:t>
      </w:r>
      <w:r>
        <w:rPr>
          <w:lang w:eastAsia="zh-CN"/>
        </w:rPr>
        <w:t xml:space="preserve">, transform precoding enabled,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4360A" w14:paraId="078FF215"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F49265A" w14:textId="77777777" w:rsidR="0054360A" w:rsidRDefault="0054360A" w:rsidP="0049107A">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5144E7" w14:textId="77777777" w:rsidR="0054360A" w:rsidRDefault="0054360A" w:rsidP="0049107A">
            <w:pPr>
              <w:pStyle w:val="TAH"/>
            </w:pPr>
            <w:r>
              <w:rPr>
                <w:lang w:eastAsia="zh-CN"/>
              </w:rPr>
              <w:t>D-FR2-A.2.1-11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CCD35A6" w14:textId="77777777" w:rsidR="0054360A" w:rsidRDefault="0054360A" w:rsidP="0049107A">
            <w:pPr>
              <w:pStyle w:val="TAH"/>
            </w:pPr>
            <w:r>
              <w:rPr>
                <w:lang w:eastAsia="zh-CN"/>
              </w:rPr>
              <w:t>D-FR2-A.2.1-12</w:t>
            </w:r>
          </w:p>
        </w:tc>
      </w:tr>
      <w:tr w:rsidR="0054360A" w14:paraId="08066F43"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846BBC3" w14:textId="77777777" w:rsidR="0054360A" w:rsidRDefault="0054360A" w:rsidP="0049107A">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9E0128" w14:textId="77777777" w:rsidR="0054360A" w:rsidRDefault="0054360A" w:rsidP="0049107A">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49F22CA" w14:textId="77777777" w:rsidR="0054360A" w:rsidRDefault="0054360A" w:rsidP="0049107A">
            <w:pPr>
              <w:pStyle w:val="TAC"/>
              <w:rPr>
                <w:lang w:eastAsia="zh-CN"/>
              </w:rPr>
            </w:pPr>
            <w:r>
              <w:rPr>
                <w:lang w:eastAsia="zh-CN"/>
              </w:rPr>
              <w:t>120</w:t>
            </w:r>
          </w:p>
        </w:tc>
      </w:tr>
      <w:tr w:rsidR="0054360A" w14:paraId="72735127"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9E70293" w14:textId="77777777" w:rsidR="0054360A" w:rsidRDefault="0054360A" w:rsidP="0049107A">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ACC2C" w14:textId="77777777" w:rsidR="0054360A" w:rsidRDefault="0054360A" w:rsidP="0049107A">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5776BE" w14:textId="77777777" w:rsidR="0054360A" w:rsidRDefault="0054360A" w:rsidP="0049107A">
            <w:pPr>
              <w:pStyle w:val="TAC"/>
              <w:rPr>
                <w:rFonts w:eastAsia="Yu Mincho"/>
              </w:rPr>
            </w:pPr>
            <w:r>
              <w:rPr>
                <w:rFonts w:eastAsia="Yu Mincho"/>
              </w:rPr>
              <w:t>30</w:t>
            </w:r>
          </w:p>
        </w:tc>
      </w:tr>
      <w:tr w:rsidR="0054360A" w14:paraId="48D1C075"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CFD485E" w14:textId="77777777" w:rsidR="0054360A" w:rsidRDefault="0054360A" w:rsidP="0049107A">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CE1A16" w14:textId="77777777" w:rsidR="0054360A" w:rsidRDefault="0054360A" w:rsidP="0049107A">
            <w:pPr>
              <w:pStyle w:val="TAC"/>
              <w:rPr>
                <w:lang w:eastAsia="zh-CN"/>
              </w:rPr>
            </w:pPr>
            <w:r>
              <w:rPr>
                <w:lang w:eastAsia="zh-CN"/>
              </w:rPr>
              <w:t>9</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CCB92F7" w14:textId="77777777" w:rsidR="0054360A" w:rsidRDefault="0054360A" w:rsidP="0049107A">
            <w:pPr>
              <w:pStyle w:val="TAC"/>
              <w:rPr>
                <w:lang w:eastAsia="zh-CN"/>
              </w:rPr>
            </w:pPr>
            <w:r>
              <w:rPr>
                <w:lang w:eastAsia="zh-CN"/>
              </w:rPr>
              <w:t>9</w:t>
            </w:r>
          </w:p>
        </w:tc>
      </w:tr>
      <w:tr w:rsidR="0054360A" w14:paraId="6F26F446"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1D12138" w14:textId="77777777" w:rsidR="0054360A" w:rsidRDefault="0054360A" w:rsidP="0049107A">
            <w:pPr>
              <w:pStyle w:val="TAC"/>
            </w:pPr>
            <w: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F43D95" w14:textId="77777777" w:rsidR="0054360A" w:rsidRDefault="0054360A" w:rsidP="0049107A">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AEB479C" w14:textId="77777777" w:rsidR="0054360A" w:rsidRDefault="0054360A" w:rsidP="0049107A">
            <w:pPr>
              <w:pStyle w:val="TAC"/>
              <w:rPr>
                <w:lang w:eastAsia="zh-CN"/>
              </w:rPr>
            </w:pPr>
            <w:r>
              <w:rPr>
                <w:lang w:eastAsia="zh-CN"/>
              </w:rPr>
              <w:t>QPSK</w:t>
            </w:r>
          </w:p>
        </w:tc>
      </w:tr>
      <w:tr w:rsidR="0054360A" w14:paraId="57C604C7"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4762202" w14:textId="19AA7726" w:rsidR="0054360A" w:rsidRDefault="0054360A" w:rsidP="0049107A">
            <w:pPr>
              <w:pStyle w:val="TAC"/>
            </w:pPr>
            <w:r>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0374E1" w14:textId="77777777" w:rsidR="0054360A" w:rsidRDefault="0054360A" w:rsidP="0049107A">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6A7A086" w14:textId="77777777" w:rsidR="0054360A" w:rsidRDefault="0054360A" w:rsidP="0049107A">
            <w:pPr>
              <w:pStyle w:val="TAC"/>
              <w:rPr>
                <w:lang w:eastAsia="zh-CN"/>
              </w:rPr>
            </w:pPr>
            <w:r>
              <w:rPr>
                <w:lang w:eastAsia="zh-CN"/>
              </w:rPr>
              <w:t>193/1024</w:t>
            </w:r>
          </w:p>
        </w:tc>
      </w:tr>
      <w:tr w:rsidR="0054360A" w14:paraId="1AD47CA3"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2B23DCD" w14:textId="77777777" w:rsidR="0054360A" w:rsidRDefault="0054360A" w:rsidP="0049107A">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F9D6CF" w14:textId="77777777" w:rsidR="0054360A" w:rsidRDefault="0054360A" w:rsidP="0049107A">
            <w:pPr>
              <w:pStyle w:val="TAC"/>
            </w:pPr>
            <w:r>
              <w:t>1224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DB2AE46" w14:textId="77777777" w:rsidR="0054360A" w:rsidRDefault="0054360A" w:rsidP="0049107A">
            <w:pPr>
              <w:pStyle w:val="TAC"/>
            </w:pPr>
            <w:r>
              <w:t>1224</w:t>
            </w:r>
          </w:p>
        </w:tc>
      </w:tr>
      <w:tr w:rsidR="0054360A" w14:paraId="1057A344"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4BE3E72" w14:textId="77777777" w:rsidR="0054360A" w:rsidRDefault="0054360A" w:rsidP="0049107A">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E9552" w14:textId="77777777" w:rsidR="0054360A" w:rsidRDefault="0054360A" w:rsidP="0049107A">
            <w:pPr>
              <w:pStyle w:val="TAC"/>
              <w:rPr>
                <w:rFonts w:ascii="宋体" w:hAnsi="宋体" w:cs="宋体"/>
                <w:szCs w:val="18"/>
              </w:rPr>
            </w:pPr>
            <w:r>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A6358EF" w14:textId="77777777" w:rsidR="0054360A" w:rsidRDefault="0054360A" w:rsidP="0049107A">
            <w:pPr>
              <w:pStyle w:val="TAC"/>
              <w:rPr>
                <w:rFonts w:ascii="宋体" w:hAnsi="宋体" w:cs="宋体"/>
                <w:szCs w:val="18"/>
              </w:rPr>
            </w:pPr>
            <w:r>
              <w:rPr>
                <w:szCs w:val="18"/>
              </w:rPr>
              <w:t>16</w:t>
            </w:r>
          </w:p>
        </w:tc>
      </w:tr>
      <w:tr w:rsidR="0054360A" w14:paraId="09993C71"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D1F2466" w14:textId="77777777" w:rsidR="0054360A" w:rsidRDefault="0054360A" w:rsidP="0049107A">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41579" w14:textId="77777777" w:rsidR="0054360A" w:rsidRDefault="0054360A" w:rsidP="0049107A">
            <w:pPr>
              <w:pStyle w:val="TAC"/>
              <w:rPr>
                <w:rFonts w:ascii="宋体" w:hAnsi="宋体" w:cs="宋体"/>
                <w:szCs w:val="18"/>
              </w:rPr>
            </w:pPr>
            <w:r>
              <w:rPr>
                <w:szCs w:val="18"/>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378BA8B" w14:textId="77777777" w:rsidR="0054360A" w:rsidRDefault="0054360A" w:rsidP="0049107A">
            <w:pPr>
              <w:pStyle w:val="TAC"/>
              <w:rPr>
                <w:rFonts w:ascii="宋体" w:hAnsi="宋体" w:cs="宋体"/>
                <w:szCs w:val="18"/>
              </w:rPr>
            </w:pPr>
            <w:r>
              <w:rPr>
                <w:szCs w:val="18"/>
              </w:rPr>
              <w:t>-</w:t>
            </w:r>
          </w:p>
        </w:tc>
      </w:tr>
      <w:tr w:rsidR="0054360A" w14:paraId="0C68AFB9"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6B07BA3" w14:textId="77777777" w:rsidR="0054360A" w:rsidRDefault="0054360A" w:rsidP="0049107A">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840C15" w14:textId="77777777" w:rsidR="0054360A" w:rsidRDefault="0054360A" w:rsidP="0049107A">
            <w:pPr>
              <w:pStyle w:val="TAC"/>
              <w:rPr>
                <w:rFonts w:ascii="宋体" w:hAnsi="宋体" w:cs="宋体"/>
                <w:szCs w:val="18"/>
              </w:rPr>
            </w:pPr>
            <w:r>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3D062BD" w14:textId="77777777" w:rsidR="0054360A" w:rsidRDefault="0054360A" w:rsidP="0049107A">
            <w:pPr>
              <w:pStyle w:val="TAC"/>
              <w:rPr>
                <w:rFonts w:ascii="宋体" w:hAnsi="宋体" w:cs="宋体"/>
                <w:szCs w:val="18"/>
              </w:rPr>
            </w:pPr>
            <w:r>
              <w:rPr>
                <w:szCs w:val="18"/>
              </w:rPr>
              <w:t>1</w:t>
            </w:r>
          </w:p>
        </w:tc>
      </w:tr>
      <w:tr w:rsidR="0054360A" w14:paraId="1ABC1D07"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72A157D" w14:textId="77777777" w:rsidR="0054360A" w:rsidRDefault="0054360A" w:rsidP="0049107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7289D" w14:textId="77777777" w:rsidR="0054360A" w:rsidRDefault="0054360A" w:rsidP="0049107A">
            <w:pPr>
              <w:pStyle w:val="TAC"/>
              <w:rPr>
                <w:rFonts w:ascii="宋体" w:hAnsi="宋体" w:cs="宋体"/>
                <w:szCs w:val="18"/>
              </w:rPr>
            </w:pPr>
            <w:r>
              <w:rPr>
                <w:szCs w:val="18"/>
                <w:lang w:eastAsia="zh-CN"/>
              </w:rPr>
              <w:t>1240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02DDE76" w14:textId="77777777" w:rsidR="0054360A" w:rsidRDefault="0054360A" w:rsidP="0049107A">
            <w:pPr>
              <w:pStyle w:val="TAC"/>
              <w:rPr>
                <w:rFonts w:ascii="宋体" w:hAnsi="宋体" w:cs="宋体"/>
                <w:szCs w:val="18"/>
              </w:rPr>
            </w:pPr>
            <w:r>
              <w:rPr>
                <w:szCs w:val="18"/>
                <w:lang w:eastAsia="zh-CN"/>
              </w:rPr>
              <w:t>1240</w:t>
            </w:r>
          </w:p>
        </w:tc>
      </w:tr>
      <w:tr w:rsidR="0054360A" w14:paraId="379AB863"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DB245F2" w14:textId="77777777" w:rsidR="0054360A" w:rsidRDefault="0054360A" w:rsidP="0049107A">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323BCA" w14:textId="77777777" w:rsidR="0054360A" w:rsidRDefault="0054360A" w:rsidP="0049107A">
            <w:pPr>
              <w:pStyle w:val="TAC"/>
              <w:rPr>
                <w:rFonts w:ascii="宋体" w:hAnsi="宋体" w:cs="宋体"/>
                <w:szCs w:val="18"/>
              </w:rPr>
            </w:pPr>
            <w:r>
              <w:rPr>
                <w:szCs w:val="18"/>
              </w:rPr>
              <w:t>6480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12C9D48" w14:textId="77777777" w:rsidR="0054360A" w:rsidRDefault="0054360A" w:rsidP="0049107A">
            <w:pPr>
              <w:pStyle w:val="TAC"/>
              <w:rPr>
                <w:rFonts w:ascii="宋体" w:hAnsi="宋体" w:cs="宋体"/>
                <w:szCs w:val="18"/>
              </w:rPr>
            </w:pPr>
            <w:r>
              <w:rPr>
                <w:szCs w:val="18"/>
              </w:rPr>
              <w:t>6480</w:t>
            </w:r>
          </w:p>
        </w:tc>
      </w:tr>
      <w:tr w:rsidR="0054360A" w14:paraId="381603F8"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5A070A7" w14:textId="77777777" w:rsidR="0054360A" w:rsidRDefault="0054360A" w:rsidP="0049107A">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0E8378" w14:textId="77777777" w:rsidR="0054360A" w:rsidRDefault="0054360A" w:rsidP="0049107A">
            <w:pPr>
              <w:pStyle w:val="TAC"/>
              <w:rPr>
                <w:rFonts w:ascii="宋体" w:hAnsi="宋体" w:cs="宋体"/>
                <w:szCs w:val="18"/>
              </w:rPr>
            </w:pPr>
            <w:r>
              <w:rPr>
                <w:szCs w:val="18"/>
              </w:rPr>
              <w:t>3240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2D67367" w14:textId="77777777" w:rsidR="0054360A" w:rsidRDefault="0054360A" w:rsidP="0049107A">
            <w:pPr>
              <w:pStyle w:val="TAC"/>
              <w:rPr>
                <w:rFonts w:ascii="宋体" w:hAnsi="宋体" w:cs="宋体"/>
                <w:szCs w:val="18"/>
              </w:rPr>
            </w:pPr>
            <w:r>
              <w:rPr>
                <w:szCs w:val="18"/>
              </w:rPr>
              <w:t>3240</w:t>
            </w:r>
          </w:p>
        </w:tc>
      </w:tr>
      <w:tr w:rsidR="0054360A" w14:paraId="0CD1BBA4" w14:textId="77777777" w:rsidTr="0049107A">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3FA31ADC"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F4A349F"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65182A10" w14:textId="77777777" w:rsidR="0054360A" w:rsidRDefault="0054360A" w:rsidP="0054360A">
      <w:pPr>
        <w:rPr>
          <w:noProof/>
          <w:lang w:eastAsia="zh-CN"/>
        </w:rPr>
      </w:pPr>
    </w:p>
    <w:p w14:paraId="6B129D73" w14:textId="77777777" w:rsidR="0054360A" w:rsidRDefault="0054360A" w:rsidP="0054360A">
      <w:pPr>
        <w:pStyle w:val="TH"/>
        <w:rPr>
          <w:lang w:eastAsia="zh-CN"/>
        </w:rPr>
      </w:pPr>
      <w:r>
        <w:rPr>
          <w:rFonts w:eastAsia="Malgun Gothic"/>
        </w:rPr>
        <w:t>Table A.2.1-7: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7B15367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2F255C"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B91981" w14:textId="77777777" w:rsidR="0054360A" w:rsidRDefault="0054360A" w:rsidP="0049107A">
            <w:pPr>
              <w:pStyle w:val="TAH"/>
            </w:pPr>
            <w:r>
              <w:rPr>
                <w:lang w:eastAsia="zh-CN"/>
              </w:rPr>
              <w:t>D-FR2-A.2.1-13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456F5" w14:textId="77777777" w:rsidR="0054360A" w:rsidRDefault="0054360A" w:rsidP="0049107A">
            <w:pPr>
              <w:pStyle w:val="TAH"/>
            </w:pPr>
            <w:r>
              <w:rPr>
                <w:lang w:eastAsia="zh-CN"/>
              </w:rPr>
              <w:t>D-FR2-A.2.1-14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58E0D4" w14:textId="77777777" w:rsidR="0054360A" w:rsidRDefault="0054360A" w:rsidP="0049107A">
            <w:pPr>
              <w:pStyle w:val="TAH"/>
            </w:pPr>
            <w:r>
              <w:rPr>
                <w:lang w:eastAsia="zh-CN"/>
              </w:rPr>
              <w:t>D-FR2-A.2.1-15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B5E71B" w14:textId="77777777" w:rsidR="0054360A" w:rsidRDefault="0054360A" w:rsidP="0049107A">
            <w:pPr>
              <w:pStyle w:val="TAH"/>
            </w:pPr>
            <w:r>
              <w:rPr>
                <w:lang w:eastAsia="zh-CN"/>
              </w:rPr>
              <w:t>D-FR2-A.2.1-16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FB239" w14:textId="77777777" w:rsidR="0054360A" w:rsidRDefault="0054360A" w:rsidP="0049107A">
            <w:pPr>
              <w:pStyle w:val="TAH"/>
            </w:pPr>
            <w:r>
              <w:rPr>
                <w:lang w:eastAsia="zh-CN"/>
              </w:rPr>
              <w:t>D-FR2-A.2.1-17</w:t>
            </w:r>
          </w:p>
        </w:tc>
      </w:tr>
      <w:tr w:rsidR="0054360A" w14:paraId="3AD1B52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D7FD99"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28CC98"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DC05B"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09346F"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2D43D7"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906DD1" w14:textId="77777777" w:rsidR="0054360A" w:rsidRDefault="0054360A" w:rsidP="0049107A">
            <w:pPr>
              <w:pStyle w:val="TAC"/>
            </w:pPr>
            <w:r>
              <w:rPr>
                <w:lang w:eastAsia="zh-CN"/>
              </w:rPr>
              <w:t>120</w:t>
            </w:r>
          </w:p>
        </w:tc>
      </w:tr>
      <w:tr w:rsidR="0054360A" w14:paraId="32214D7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207FC7"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D2B581"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8A0942"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91D1F7"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0B1EC"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65F42" w14:textId="77777777" w:rsidR="0054360A" w:rsidRDefault="0054360A" w:rsidP="0049107A">
            <w:pPr>
              <w:pStyle w:val="TAC"/>
              <w:rPr>
                <w:rFonts w:eastAsia="Yu Mincho"/>
              </w:rPr>
            </w:pPr>
            <w:r>
              <w:rPr>
                <w:rFonts w:eastAsia="Yu Mincho"/>
              </w:rPr>
              <w:t>132</w:t>
            </w:r>
          </w:p>
        </w:tc>
      </w:tr>
      <w:tr w:rsidR="0054360A" w14:paraId="2BD075C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A62DBE"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35A57D"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AB9F3" w14:textId="77777777" w:rsidR="0054360A" w:rsidRDefault="0054360A" w:rsidP="0049107A">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5C7DC2"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17D8E"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4A70A5" w14:textId="77777777" w:rsidR="0054360A" w:rsidRDefault="0054360A" w:rsidP="0049107A">
            <w:pPr>
              <w:pStyle w:val="TAC"/>
              <w:rPr>
                <w:lang w:eastAsia="zh-CN"/>
              </w:rPr>
            </w:pPr>
            <w:r>
              <w:rPr>
                <w:lang w:eastAsia="zh-CN"/>
              </w:rPr>
              <w:t>8</w:t>
            </w:r>
          </w:p>
        </w:tc>
      </w:tr>
      <w:tr w:rsidR="0054360A" w14:paraId="38332F9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426B37"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1811B8"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6C99AF" w14:textId="77777777" w:rsidR="0054360A" w:rsidRDefault="0054360A" w:rsidP="0049107A">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50A040"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206A47"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99F406" w14:textId="77777777" w:rsidR="0054360A" w:rsidRDefault="0054360A" w:rsidP="0049107A">
            <w:pPr>
              <w:pStyle w:val="TAC"/>
              <w:rPr>
                <w:lang w:eastAsia="zh-CN"/>
              </w:rPr>
            </w:pPr>
            <w:r>
              <w:rPr>
                <w:lang w:eastAsia="zh-CN"/>
              </w:rPr>
              <w:t>QPSK</w:t>
            </w:r>
          </w:p>
        </w:tc>
      </w:tr>
      <w:tr w:rsidR="0054360A" w14:paraId="62A816B7"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B4C005" w14:textId="6A3F8EEE"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373A57"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C5C9C3" w14:textId="77777777" w:rsidR="0054360A" w:rsidRDefault="0054360A" w:rsidP="0049107A">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DA137D"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2A471F"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F7709D" w14:textId="77777777" w:rsidR="0054360A" w:rsidRDefault="0054360A" w:rsidP="0049107A">
            <w:pPr>
              <w:pStyle w:val="TAC"/>
              <w:rPr>
                <w:lang w:eastAsia="zh-CN"/>
              </w:rPr>
            </w:pPr>
            <w:r>
              <w:rPr>
                <w:lang w:eastAsia="zh-CN"/>
              </w:rPr>
              <w:t>193/1024</w:t>
            </w:r>
          </w:p>
        </w:tc>
      </w:tr>
      <w:tr w:rsidR="0054360A" w14:paraId="72946A1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7C68F5"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D37038" w14:textId="77777777" w:rsidR="0054360A" w:rsidRDefault="0054360A" w:rsidP="0049107A">
            <w:pPr>
              <w:pStyle w:val="TAC"/>
            </w:pPr>
            <w:r>
              <w:rPr>
                <w:szCs w:val="22"/>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4FFCA" w14:textId="77777777" w:rsidR="0054360A" w:rsidRDefault="0054360A" w:rsidP="0049107A">
            <w:pPr>
              <w:pStyle w:val="TAC"/>
            </w:pPr>
            <w:r>
              <w:rPr>
                <w:szCs w:val="18"/>
              </w:rPr>
              <w:t>4744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55D481" w14:textId="77777777" w:rsidR="0054360A" w:rsidRDefault="0054360A" w:rsidP="0049107A">
            <w:pPr>
              <w:pStyle w:val="TAC"/>
            </w:pPr>
            <w:r>
              <w:t>1160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C636E7" w14:textId="77777777" w:rsidR="0054360A" w:rsidRDefault="0054360A" w:rsidP="0049107A">
            <w:pPr>
              <w:pStyle w:val="TAC"/>
            </w:pPr>
            <w:r>
              <w:rPr>
                <w:szCs w:val="18"/>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34EDD1" w14:textId="77777777" w:rsidR="0054360A" w:rsidRDefault="0054360A" w:rsidP="0049107A">
            <w:pPr>
              <w:pStyle w:val="TAC"/>
            </w:pPr>
            <w:r>
              <w:rPr>
                <w:szCs w:val="18"/>
              </w:rPr>
              <w:t>4744</w:t>
            </w:r>
          </w:p>
        </w:tc>
      </w:tr>
      <w:tr w:rsidR="0054360A" w14:paraId="0F4BB44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B6648C"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3C1C42" w14:textId="77777777" w:rsidR="0054360A" w:rsidRDefault="0054360A" w:rsidP="0049107A">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15022B"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00FE92" w14:textId="77777777" w:rsidR="0054360A" w:rsidRDefault="0054360A" w:rsidP="0049107A">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2DD70" w14:textId="77777777" w:rsidR="0054360A" w:rsidRDefault="0054360A" w:rsidP="0049107A">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5E694" w14:textId="77777777" w:rsidR="0054360A" w:rsidRDefault="0054360A" w:rsidP="0049107A">
            <w:pPr>
              <w:pStyle w:val="TAC"/>
            </w:pPr>
            <w:r>
              <w:rPr>
                <w:szCs w:val="18"/>
              </w:rPr>
              <w:t>24</w:t>
            </w:r>
          </w:p>
        </w:tc>
      </w:tr>
      <w:tr w:rsidR="0054360A" w14:paraId="7E25DDD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64ED816"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C49FDA"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356290" w14:textId="77777777" w:rsidR="0054360A" w:rsidRDefault="0054360A" w:rsidP="0049107A">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12E53D"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10E1B"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FD72" w14:textId="77777777" w:rsidR="0054360A" w:rsidRDefault="0054360A" w:rsidP="0049107A">
            <w:pPr>
              <w:pStyle w:val="TAC"/>
            </w:pPr>
            <w:r>
              <w:t>24</w:t>
            </w:r>
          </w:p>
        </w:tc>
      </w:tr>
      <w:tr w:rsidR="0054360A" w14:paraId="304AA59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BD9D97"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535AC9" w14:textId="77777777" w:rsidR="0054360A" w:rsidRDefault="0054360A" w:rsidP="0049107A">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CE9BF3" w14:textId="77777777" w:rsidR="0054360A" w:rsidRDefault="0054360A" w:rsidP="0049107A">
            <w:pPr>
              <w:pStyle w:val="TAC"/>
            </w:pPr>
            <w:r>
              <w:rPr>
                <w:szCs w:val="18"/>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418554" w14:textId="77777777" w:rsidR="0054360A" w:rsidRDefault="0054360A" w:rsidP="0049107A">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A4CF5E" w14:textId="77777777" w:rsidR="0054360A" w:rsidRDefault="0054360A" w:rsidP="0049107A">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B419B1" w14:textId="77777777" w:rsidR="0054360A" w:rsidRDefault="0054360A" w:rsidP="0049107A">
            <w:pPr>
              <w:pStyle w:val="TAC"/>
            </w:pPr>
            <w:r>
              <w:rPr>
                <w:szCs w:val="18"/>
              </w:rPr>
              <w:t>2</w:t>
            </w:r>
          </w:p>
        </w:tc>
      </w:tr>
      <w:tr w:rsidR="0054360A" w14:paraId="4AF96EE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C0843A"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9D7925" w14:textId="77777777" w:rsidR="0054360A" w:rsidRDefault="0054360A" w:rsidP="0049107A">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3D2C46" w14:textId="77777777" w:rsidR="0054360A" w:rsidRDefault="0054360A" w:rsidP="0049107A">
            <w:pPr>
              <w:pStyle w:val="TAC"/>
              <w:rPr>
                <w:szCs w:val="18"/>
                <w:lang w:eastAsia="zh-CN"/>
              </w:rPr>
            </w:pPr>
            <w:r>
              <w:rPr>
                <w:szCs w:val="18"/>
                <w:lang w:eastAsia="zh-CN"/>
              </w:rPr>
              <w:t>2408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D85D3C" w14:textId="77777777" w:rsidR="0054360A" w:rsidRDefault="0054360A" w:rsidP="0049107A">
            <w:pPr>
              <w:pStyle w:val="TAC"/>
              <w:rPr>
                <w:szCs w:val="18"/>
                <w:lang w:eastAsia="zh-CN"/>
              </w:rPr>
            </w:pPr>
            <w:r>
              <w:rPr>
                <w:szCs w:val="18"/>
                <w:lang w:eastAsia="zh-CN"/>
              </w:rPr>
              <w:t>1176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D9E8B" w14:textId="77777777" w:rsidR="0054360A" w:rsidRDefault="0054360A" w:rsidP="0049107A">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37E283" w14:textId="77777777" w:rsidR="0054360A" w:rsidRDefault="0054360A" w:rsidP="0049107A">
            <w:pPr>
              <w:pStyle w:val="TAC"/>
              <w:rPr>
                <w:szCs w:val="18"/>
                <w:lang w:eastAsia="zh-CN"/>
              </w:rPr>
            </w:pPr>
            <w:r>
              <w:rPr>
                <w:szCs w:val="18"/>
                <w:lang w:eastAsia="zh-CN"/>
              </w:rPr>
              <w:t>2408</w:t>
            </w:r>
          </w:p>
        </w:tc>
      </w:tr>
      <w:tr w:rsidR="0054360A" w14:paraId="135398D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20F11B" w14:textId="77777777" w:rsidR="0054360A" w:rsidRDefault="0054360A" w:rsidP="0049107A">
            <w:pPr>
              <w:pStyle w:val="TAC"/>
            </w:pPr>
            <w:r>
              <w:t>Total number of bits per 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CE7A71" w14:textId="77777777" w:rsidR="0054360A" w:rsidRDefault="0054360A" w:rsidP="0049107A">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C0E86" w14:textId="77777777" w:rsidR="0054360A" w:rsidRDefault="0054360A" w:rsidP="0049107A">
            <w:pPr>
              <w:pStyle w:val="TAC"/>
            </w:pPr>
            <w:r>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0623D7" w14:textId="77777777" w:rsidR="0054360A" w:rsidRDefault="0054360A" w:rsidP="0049107A">
            <w:pPr>
              <w:pStyle w:val="TAC"/>
            </w:pPr>
            <w:r>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9BE02" w14:textId="77777777" w:rsidR="0054360A" w:rsidRDefault="0054360A" w:rsidP="0049107A">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1B1077" w14:textId="77777777" w:rsidR="0054360A" w:rsidRDefault="0054360A" w:rsidP="0049107A">
            <w:pPr>
              <w:pStyle w:val="TAC"/>
            </w:pPr>
            <w:r>
              <w:rPr>
                <w:szCs w:val="18"/>
              </w:rPr>
              <w:t>25344</w:t>
            </w:r>
          </w:p>
        </w:tc>
      </w:tr>
      <w:tr w:rsidR="0054360A" w14:paraId="7A7195C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1B7ACD"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42C643" w14:textId="77777777" w:rsidR="0054360A" w:rsidRDefault="0054360A" w:rsidP="0049107A">
            <w:pPr>
              <w:pStyle w:val="TAC"/>
            </w:pPr>
            <w:r>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CF698" w14:textId="77777777" w:rsidR="0054360A" w:rsidRDefault="0054360A" w:rsidP="0049107A">
            <w:pPr>
              <w:pStyle w:val="TAC"/>
            </w:pPr>
            <w:r>
              <w:rPr>
                <w:szCs w:val="18"/>
              </w:rP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4D019C" w14:textId="77777777" w:rsidR="0054360A" w:rsidRDefault="0054360A" w:rsidP="0049107A">
            <w:pPr>
              <w:pStyle w:val="TAC"/>
            </w:pPr>
            <w:r>
              <w:rPr>
                <w:szCs w:val="18"/>
              </w:rP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36FB9" w14:textId="77777777" w:rsidR="0054360A" w:rsidRDefault="0054360A" w:rsidP="0049107A">
            <w:pPr>
              <w:pStyle w:val="TAC"/>
            </w:pPr>
            <w:r>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1F2EF" w14:textId="77777777" w:rsidR="0054360A" w:rsidRDefault="0054360A" w:rsidP="0049107A">
            <w:pPr>
              <w:pStyle w:val="TAC"/>
            </w:pPr>
            <w:r>
              <w:rPr>
                <w:szCs w:val="18"/>
              </w:rPr>
              <w:t>12672</w:t>
            </w:r>
          </w:p>
        </w:tc>
      </w:tr>
      <w:tr w:rsidR="0054360A" w14:paraId="282385E9"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28C2D7D" w14:textId="77777777" w:rsidR="0054360A" w:rsidRDefault="0054360A" w:rsidP="0049107A">
            <w:pPr>
              <w:pStyle w:val="TAN"/>
              <w:rPr>
                <w:lang w:eastAsia="zh-CN"/>
              </w:rPr>
            </w:pPr>
            <w:r>
              <w:t>NOTE 1:</w:t>
            </w:r>
            <w:r>
              <w:tab/>
            </w:r>
            <w:r>
              <w:rPr>
                <w:lang w:eastAsia="zh-CN"/>
              </w:rPr>
              <w:t>DM-RS configuration type</w:t>
            </w:r>
            <w:r>
              <w:rPr>
                <w:i/>
              </w:rPr>
              <w:t xml:space="preserve"> </w:t>
            </w:r>
            <w:r>
              <w:t>=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06B9FCCA"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75D4FBC8" w14:textId="77777777" w:rsidR="0054360A" w:rsidRDefault="0054360A" w:rsidP="0054360A">
      <w:pPr>
        <w:rPr>
          <w:lang w:eastAsia="zh-CN"/>
        </w:rPr>
      </w:pPr>
    </w:p>
    <w:p w14:paraId="06CC1415" w14:textId="77777777" w:rsidR="0054360A" w:rsidRDefault="0054360A" w:rsidP="0054360A">
      <w:pPr>
        <w:pStyle w:val="TH"/>
        <w:rPr>
          <w:lang w:eastAsia="zh-CN"/>
        </w:rPr>
      </w:pPr>
      <w:r>
        <w:rPr>
          <w:rFonts w:eastAsia="Malgun Gothic"/>
        </w:rPr>
        <w:lastRenderedPageBreak/>
        <w:t>Table A.2.1-8: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25E6C2E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2B16CF"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16F158" w14:textId="77777777" w:rsidR="0054360A" w:rsidRDefault="0054360A" w:rsidP="0049107A">
            <w:pPr>
              <w:pStyle w:val="TAH"/>
            </w:pPr>
            <w:r>
              <w:rPr>
                <w:lang w:eastAsia="zh-CN"/>
              </w:rPr>
              <w:t>D-FR2-A.2.1-18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359742" w14:textId="77777777" w:rsidR="0054360A" w:rsidRDefault="0054360A" w:rsidP="0049107A">
            <w:pPr>
              <w:pStyle w:val="TAH"/>
            </w:pPr>
            <w:r>
              <w:rPr>
                <w:lang w:eastAsia="zh-CN"/>
              </w:rPr>
              <w:t>D-FR2-A.2.1-19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F89419" w14:textId="77777777" w:rsidR="0054360A" w:rsidRDefault="0054360A" w:rsidP="0049107A">
            <w:pPr>
              <w:pStyle w:val="TAH"/>
            </w:pPr>
            <w:r>
              <w:rPr>
                <w:lang w:eastAsia="zh-CN"/>
              </w:rPr>
              <w:t>D-FR2-A.2.1-20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643BE" w14:textId="77777777" w:rsidR="0054360A" w:rsidRDefault="0054360A" w:rsidP="0049107A">
            <w:pPr>
              <w:pStyle w:val="TAH"/>
            </w:pPr>
            <w:r>
              <w:rPr>
                <w:lang w:eastAsia="zh-CN"/>
              </w:rPr>
              <w:t>D-FR2-A.2.1-21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1C6DD" w14:textId="77777777" w:rsidR="0054360A" w:rsidRDefault="0054360A" w:rsidP="0049107A">
            <w:pPr>
              <w:pStyle w:val="TAH"/>
            </w:pPr>
            <w:r>
              <w:rPr>
                <w:lang w:eastAsia="zh-CN"/>
              </w:rPr>
              <w:t>D-FR2-A.2.1-22</w:t>
            </w:r>
          </w:p>
        </w:tc>
      </w:tr>
      <w:tr w:rsidR="0054360A" w14:paraId="1EB6149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D02815"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9E7362"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BD7AEE"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21A78C"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256A59"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6D8C8E" w14:textId="77777777" w:rsidR="0054360A" w:rsidRDefault="0054360A" w:rsidP="0049107A">
            <w:pPr>
              <w:pStyle w:val="TAC"/>
            </w:pPr>
            <w:r>
              <w:rPr>
                <w:lang w:eastAsia="zh-CN"/>
              </w:rPr>
              <w:t>120</w:t>
            </w:r>
          </w:p>
        </w:tc>
      </w:tr>
      <w:tr w:rsidR="0054360A" w14:paraId="4D7E539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40484F"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22D0AC"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AC2563"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2304B6"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786101"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2E479F" w14:textId="77777777" w:rsidR="0054360A" w:rsidRDefault="0054360A" w:rsidP="0049107A">
            <w:pPr>
              <w:pStyle w:val="TAC"/>
              <w:rPr>
                <w:rFonts w:eastAsia="Yu Mincho"/>
              </w:rPr>
            </w:pPr>
            <w:r>
              <w:rPr>
                <w:rFonts w:eastAsia="Yu Mincho"/>
              </w:rPr>
              <w:t>132</w:t>
            </w:r>
          </w:p>
        </w:tc>
      </w:tr>
      <w:tr w:rsidR="0054360A" w14:paraId="4FCC164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597D82"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3099CD"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92271" w14:textId="77777777" w:rsidR="0054360A" w:rsidRDefault="0054360A" w:rsidP="0049107A">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FB3925"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C1017"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21F6B" w14:textId="77777777" w:rsidR="0054360A" w:rsidRDefault="0054360A" w:rsidP="0049107A">
            <w:pPr>
              <w:pStyle w:val="TAC"/>
              <w:rPr>
                <w:lang w:eastAsia="zh-CN"/>
              </w:rPr>
            </w:pPr>
            <w:r>
              <w:rPr>
                <w:lang w:eastAsia="zh-CN"/>
              </w:rPr>
              <w:t>8</w:t>
            </w:r>
          </w:p>
        </w:tc>
      </w:tr>
      <w:tr w:rsidR="0054360A" w14:paraId="7FB5492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7F636E"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16514C"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399E62" w14:textId="77777777" w:rsidR="0054360A" w:rsidRDefault="0054360A" w:rsidP="0049107A">
            <w:pPr>
              <w:pStyle w:val="TAC"/>
              <w:rPr>
                <w:lang w:eastAsia="zh-CN"/>
              </w:rPr>
            </w:pPr>
            <w:r>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7E0446"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6AFC5" w14:textId="77777777" w:rsidR="0054360A" w:rsidRDefault="0054360A" w:rsidP="0049107A">
            <w:pPr>
              <w:pStyle w:val="TAC"/>
              <w:rPr>
                <w:lang w:eastAsia="zh-CN"/>
              </w:rPr>
            </w:pPr>
            <w:r>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1F733" w14:textId="77777777" w:rsidR="0054360A" w:rsidRDefault="0054360A" w:rsidP="0049107A">
            <w:pPr>
              <w:pStyle w:val="TAC"/>
              <w:rPr>
                <w:lang w:eastAsia="zh-CN"/>
              </w:rPr>
            </w:pPr>
            <w:r>
              <w:rPr>
                <w:lang w:eastAsia="zh-CN"/>
              </w:rPr>
              <w:t>QPSK</w:t>
            </w:r>
          </w:p>
        </w:tc>
      </w:tr>
      <w:tr w:rsidR="0054360A" w14:paraId="23D3ADC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C52188" w14:textId="3337EDD7"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A444AE"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EBC517" w14:textId="77777777" w:rsidR="0054360A" w:rsidRDefault="0054360A" w:rsidP="0049107A">
            <w:pPr>
              <w:pStyle w:val="TAC"/>
              <w:rPr>
                <w:lang w:eastAsia="zh-CN"/>
              </w:rPr>
            </w:pPr>
            <w:r>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F4E330"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C8E7E" w14:textId="77777777" w:rsidR="0054360A" w:rsidRDefault="0054360A" w:rsidP="0049107A">
            <w:pPr>
              <w:pStyle w:val="TAC"/>
              <w:rPr>
                <w:lang w:eastAsia="zh-CN"/>
              </w:rPr>
            </w:pPr>
            <w:r>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B33A63" w14:textId="77777777" w:rsidR="0054360A" w:rsidRDefault="0054360A" w:rsidP="0049107A">
            <w:pPr>
              <w:pStyle w:val="TAC"/>
              <w:rPr>
                <w:lang w:eastAsia="zh-CN"/>
              </w:rPr>
            </w:pPr>
            <w:r>
              <w:rPr>
                <w:lang w:eastAsia="zh-CN"/>
              </w:rPr>
              <w:t>193/1024</w:t>
            </w:r>
          </w:p>
        </w:tc>
      </w:tr>
      <w:tr w:rsidR="0054360A" w14:paraId="3EC44AD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BF500B"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6E5CCF" w14:textId="77777777" w:rsidR="0054360A" w:rsidRDefault="0054360A" w:rsidP="0049107A">
            <w:pPr>
              <w:pStyle w:val="TAC"/>
            </w:pPr>
            <w:r>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EB4E7C" w14:textId="77777777" w:rsidR="0054360A" w:rsidRDefault="0054360A" w:rsidP="0049107A">
            <w:pPr>
              <w:pStyle w:val="TAC"/>
            </w:pPr>
            <w:r>
              <w:rPr>
                <w:szCs w:val="18"/>
              </w:rPr>
              <w:t>9480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2ECA5C" w14:textId="77777777" w:rsidR="0054360A" w:rsidRDefault="0054360A" w:rsidP="0049107A">
            <w:pPr>
              <w:pStyle w:val="TAC"/>
            </w:pPr>
            <w: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15E0B3" w14:textId="77777777" w:rsidR="0054360A" w:rsidRDefault="0054360A" w:rsidP="0049107A">
            <w:pPr>
              <w:pStyle w:val="TAC"/>
            </w:pPr>
            <w:r>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59EC20" w14:textId="77777777" w:rsidR="0054360A" w:rsidRDefault="0054360A" w:rsidP="0049107A">
            <w:pPr>
              <w:pStyle w:val="TAC"/>
            </w:pPr>
            <w:r>
              <w:rPr>
                <w:szCs w:val="18"/>
              </w:rPr>
              <w:t>9480</w:t>
            </w:r>
          </w:p>
        </w:tc>
      </w:tr>
      <w:tr w:rsidR="0054360A" w14:paraId="59DB229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B77CAF6"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B20355"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367DB1"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80B06A" w14:textId="77777777" w:rsidR="0054360A" w:rsidRDefault="0054360A" w:rsidP="0049107A">
            <w:pPr>
              <w:pStyle w:val="TAC"/>
            </w:pPr>
            <w:r>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CA66E"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8999B9" w14:textId="77777777" w:rsidR="0054360A" w:rsidRDefault="0054360A" w:rsidP="0049107A">
            <w:pPr>
              <w:pStyle w:val="TAC"/>
            </w:pPr>
            <w:r>
              <w:rPr>
                <w:szCs w:val="18"/>
              </w:rPr>
              <w:t>24</w:t>
            </w:r>
          </w:p>
        </w:tc>
      </w:tr>
      <w:tr w:rsidR="0054360A" w14:paraId="415D8EA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CA4F79"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57A847"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DF8508" w14:textId="77777777" w:rsidR="0054360A" w:rsidRDefault="0054360A" w:rsidP="0049107A">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FF6A8E" w14:textId="77777777" w:rsidR="0054360A" w:rsidRDefault="0054360A" w:rsidP="0049107A">
            <w:pPr>
              <w:pStyle w:val="TAC"/>
            </w:pPr>
            <w: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A7C419"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1AA5F5" w14:textId="77777777" w:rsidR="0054360A" w:rsidRDefault="0054360A" w:rsidP="0049107A">
            <w:pPr>
              <w:pStyle w:val="TAC"/>
            </w:pPr>
            <w:r>
              <w:t>24</w:t>
            </w:r>
          </w:p>
        </w:tc>
      </w:tr>
      <w:tr w:rsidR="0054360A" w14:paraId="3C780DE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369707"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4CB2C5" w14:textId="77777777" w:rsidR="0054360A" w:rsidRDefault="0054360A" w:rsidP="0049107A">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73177F" w14:textId="77777777" w:rsidR="0054360A" w:rsidRDefault="0054360A" w:rsidP="0049107A">
            <w:pPr>
              <w:pStyle w:val="TAC"/>
            </w:pPr>
            <w:r>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591436" w14:textId="77777777" w:rsidR="0054360A" w:rsidRDefault="0054360A" w:rsidP="0049107A">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95AD9" w14:textId="77777777" w:rsidR="0054360A" w:rsidRDefault="0054360A" w:rsidP="0049107A">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CEFACB" w14:textId="77777777" w:rsidR="0054360A" w:rsidRDefault="0054360A" w:rsidP="0049107A">
            <w:pPr>
              <w:pStyle w:val="TAC"/>
            </w:pPr>
            <w:r>
              <w:rPr>
                <w:szCs w:val="18"/>
              </w:rPr>
              <w:t>3</w:t>
            </w:r>
          </w:p>
        </w:tc>
      </w:tr>
      <w:tr w:rsidR="0054360A" w14:paraId="6C921B4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BAE34F"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AF3FF6" w14:textId="77777777" w:rsidR="0054360A" w:rsidRDefault="0054360A" w:rsidP="0049107A">
            <w:pPr>
              <w:pStyle w:val="TAC"/>
              <w:rPr>
                <w:szCs w:val="18"/>
                <w:lang w:eastAsia="zh-CN"/>
              </w:rPr>
            </w:pPr>
            <w:r>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35C0A6" w14:textId="77777777" w:rsidR="0054360A" w:rsidRDefault="0054360A" w:rsidP="0049107A">
            <w:pPr>
              <w:pStyle w:val="TAC"/>
              <w:rPr>
                <w:szCs w:val="18"/>
                <w:lang w:eastAsia="zh-CN"/>
              </w:rPr>
            </w:pPr>
            <w:r>
              <w:rPr>
                <w:szCs w:val="18"/>
                <w:lang w:eastAsia="zh-CN"/>
              </w:rPr>
              <w:t>3192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2C5295" w14:textId="77777777" w:rsidR="0054360A" w:rsidRDefault="0054360A" w:rsidP="0049107A">
            <w:pPr>
              <w:pStyle w:val="TAC"/>
              <w:rPr>
                <w:szCs w:val="18"/>
                <w:lang w:eastAsia="zh-CN"/>
              </w:rPr>
            </w:pPr>
            <w:r>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68F366" w14:textId="77777777" w:rsidR="0054360A" w:rsidRDefault="0054360A" w:rsidP="0049107A">
            <w:pPr>
              <w:pStyle w:val="TAC"/>
              <w:rPr>
                <w:szCs w:val="18"/>
                <w:lang w:eastAsia="zh-CN"/>
              </w:rPr>
            </w:pPr>
            <w:r>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4E5EA8" w14:textId="77777777" w:rsidR="0054360A" w:rsidRDefault="0054360A" w:rsidP="0049107A">
            <w:pPr>
              <w:pStyle w:val="TAC"/>
              <w:rPr>
                <w:szCs w:val="18"/>
                <w:lang w:eastAsia="zh-CN"/>
              </w:rPr>
            </w:pPr>
            <w:r>
              <w:rPr>
                <w:szCs w:val="18"/>
                <w:lang w:eastAsia="zh-CN"/>
              </w:rPr>
              <w:t>3192</w:t>
            </w:r>
          </w:p>
        </w:tc>
      </w:tr>
      <w:tr w:rsidR="0054360A" w14:paraId="654932A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2CB713"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7836BC" w14:textId="77777777" w:rsidR="0054360A" w:rsidRDefault="0054360A" w:rsidP="0049107A">
            <w:pPr>
              <w:pStyle w:val="TAC"/>
            </w:pPr>
            <w:r>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8942E" w14:textId="77777777" w:rsidR="0054360A" w:rsidRDefault="0054360A" w:rsidP="0049107A">
            <w:pPr>
              <w:pStyle w:val="TAC"/>
            </w:pPr>
            <w:r>
              <w:rPr>
                <w:szCs w:val="18"/>
              </w:rP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B95FEE" w14:textId="77777777" w:rsidR="0054360A" w:rsidRDefault="0054360A" w:rsidP="0049107A">
            <w:pPr>
              <w:pStyle w:val="TAC"/>
            </w:pPr>
            <w:r>
              <w:rPr>
                <w:szCs w:val="18"/>
              </w:rP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228A4" w14:textId="77777777" w:rsidR="0054360A" w:rsidRDefault="0054360A" w:rsidP="0049107A">
            <w:pPr>
              <w:pStyle w:val="TAC"/>
            </w:pPr>
            <w:r>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FE0D19" w14:textId="77777777" w:rsidR="0054360A" w:rsidRDefault="0054360A" w:rsidP="0049107A">
            <w:pPr>
              <w:pStyle w:val="TAC"/>
            </w:pPr>
            <w:r>
              <w:rPr>
                <w:szCs w:val="18"/>
              </w:rPr>
              <w:t>50688</w:t>
            </w:r>
          </w:p>
        </w:tc>
      </w:tr>
      <w:tr w:rsidR="0054360A" w14:paraId="46B30CD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29F256"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429EC4" w14:textId="77777777" w:rsidR="0054360A" w:rsidRDefault="0054360A" w:rsidP="0049107A">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D190A8" w14:textId="77777777" w:rsidR="0054360A" w:rsidRDefault="0054360A" w:rsidP="0049107A">
            <w:pPr>
              <w:pStyle w:val="TAC"/>
            </w:pPr>
            <w:r>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A7537F" w14:textId="77777777" w:rsidR="0054360A" w:rsidRDefault="0054360A" w:rsidP="0049107A">
            <w:pPr>
              <w:pStyle w:val="TAC"/>
            </w:pPr>
            <w:r>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3B2081" w14:textId="77777777" w:rsidR="0054360A" w:rsidRDefault="0054360A" w:rsidP="0049107A">
            <w:pPr>
              <w:pStyle w:val="TAC"/>
            </w:pPr>
            <w:r>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5AC7E2" w14:textId="77777777" w:rsidR="0054360A" w:rsidRDefault="0054360A" w:rsidP="0049107A">
            <w:pPr>
              <w:pStyle w:val="TAC"/>
            </w:pPr>
            <w:r>
              <w:rPr>
                <w:szCs w:val="18"/>
              </w:rPr>
              <w:t>25344</w:t>
            </w:r>
          </w:p>
        </w:tc>
      </w:tr>
      <w:tr w:rsidR="0054360A" w14:paraId="7DF4ED12"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E001826"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44AB62AA"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3837B929" w14:textId="77777777" w:rsidR="0054360A" w:rsidRDefault="0054360A" w:rsidP="0054360A">
      <w:pPr>
        <w:rPr>
          <w:noProof/>
          <w:lang w:eastAsia="zh-CN"/>
        </w:rPr>
      </w:pPr>
    </w:p>
    <w:p w14:paraId="4CC729D8" w14:textId="77777777" w:rsidR="0054360A" w:rsidRDefault="0054360A" w:rsidP="0054360A">
      <w:pPr>
        <w:pStyle w:val="TH"/>
      </w:pPr>
      <w:r>
        <w:t xml:space="preserve">Table </w:t>
      </w:r>
      <w:r>
        <w:rPr>
          <w:rFonts w:eastAsia="Malgun Gothic"/>
        </w:rPr>
        <w:t>A.2.1-9</w:t>
      </w:r>
      <w:r>
        <w:t xml:space="preserve">: FRC parameters for FR2 PUSCH performance requirements,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4360A" w14:paraId="7F572279"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F9D160B" w14:textId="77777777" w:rsidR="0054360A" w:rsidRDefault="0054360A" w:rsidP="0049107A">
            <w:pPr>
              <w:pStyle w:val="TAH"/>
            </w:pPr>
            <w: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635DEB" w14:textId="77777777" w:rsidR="0054360A" w:rsidRDefault="0054360A" w:rsidP="0049107A">
            <w:pPr>
              <w:pStyle w:val="TAH"/>
            </w:pPr>
            <w:r>
              <w:rPr>
                <w:lang w:eastAsia="zh-CN"/>
              </w:rPr>
              <w:t>D-FR2-A.2.1-23</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716C382" w14:textId="77777777" w:rsidR="0054360A" w:rsidRDefault="0054360A" w:rsidP="0049107A">
            <w:pPr>
              <w:pStyle w:val="TAH"/>
            </w:pPr>
            <w:r>
              <w:rPr>
                <w:lang w:eastAsia="zh-CN"/>
              </w:rPr>
              <w:t>D-FR2-A.2.1-24</w:t>
            </w:r>
          </w:p>
        </w:tc>
      </w:tr>
      <w:tr w:rsidR="0054360A" w14:paraId="57FB4420"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CD26A67" w14:textId="77777777" w:rsidR="0054360A" w:rsidRDefault="0054360A" w:rsidP="0049107A">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48C15E" w14:textId="77777777" w:rsidR="0054360A" w:rsidRDefault="0054360A" w:rsidP="0049107A">
            <w:pPr>
              <w:pStyle w:val="TAC"/>
              <w:rPr>
                <w:lang w:eastAsia="zh-CN"/>
              </w:rPr>
            </w:pPr>
            <w:r>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52F05B8" w14:textId="77777777" w:rsidR="0054360A" w:rsidRDefault="0054360A" w:rsidP="0049107A">
            <w:pPr>
              <w:pStyle w:val="TAC"/>
              <w:rPr>
                <w:lang w:eastAsia="zh-CN"/>
              </w:rPr>
            </w:pPr>
            <w:r>
              <w:rPr>
                <w:lang w:eastAsia="zh-CN"/>
              </w:rPr>
              <w:t>120</w:t>
            </w:r>
          </w:p>
        </w:tc>
      </w:tr>
      <w:tr w:rsidR="0054360A" w14:paraId="39AB6D4E"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D71691F" w14:textId="77777777" w:rsidR="0054360A" w:rsidRDefault="0054360A" w:rsidP="0049107A">
            <w:pPr>
              <w:pStyle w:val="TAC"/>
            </w:pPr>
            <w: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DAC0DF" w14:textId="77777777" w:rsidR="0054360A" w:rsidRDefault="0054360A" w:rsidP="0049107A">
            <w:pPr>
              <w:pStyle w:val="TAC"/>
              <w:rPr>
                <w:rFonts w:eastAsia="Yu Mincho"/>
              </w:rPr>
            </w:pPr>
            <w:r>
              <w:rPr>
                <w:rFonts w:eastAsia="Yu Mincho"/>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D261974" w14:textId="77777777" w:rsidR="0054360A" w:rsidRDefault="0054360A" w:rsidP="0049107A">
            <w:pPr>
              <w:pStyle w:val="TAC"/>
              <w:rPr>
                <w:rFonts w:eastAsia="Yu Mincho"/>
              </w:rPr>
            </w:pPr>
            <w:r>
              <w:rPr>
                <w:rFonts w:eastAsia="Yu Mincho"/>
              </w:rPr>
              <w:t>30</w:t>
            </w:r>
          </w:p>
        </w:tc>
      </w:tr>
      <w:tr w:rsidR="0054360A" w14:paraId="1470C5C4"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08D0E0D" w14:textId="77777777" w:rsidR="0054360A" w:rsidRDefault="0054360A" w:rsidP="0049107A">
            <w:pPr>
              <w:pStyle w:val="TAC"/>
              <w:rPr>
                <w:lang w:eastAsia="zh-CN"/>
              </w:rPr>
            </w:pPr>
            <w:r>
              <w:rPr>
                <w:lang w:eastAsia="zh-CN"/>
              </w:rPr>
              <w:t>DFT-s</w:t>
            </w:r>
            <w: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0AB7D" w14:textId="77777777" w:rsidR="0054360A" w:rsidRDefault="0054360A" w:rsidP="0049107A">
            <w:pPr>
              <w:pStyle w:val="TAC"/>
              <w:rPr>
                <w:lang w:eastAsia="zh-CN"/>
              </w:rPr>
            </w:pPr>
            <w:r>
              <w:rPr>
                <w:lang w:eastAsia="zh-CN"/>
              </w:rPr>
              <w:t>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9FBF0B" w14:textId="77777777" w:rsidR="0054360A" w:rsidRDefault="0054360A" w:rsidP="0049107A">
            <w:pPr>
              <w:pStyle w:val="TAC"/>
              <w:rPr>
                <w:lang w:eastAsia="zh-CN"/>
              </w:rPr>
            </w:pPr>
            <w:r>
              <w:rPr>
                <w:lang w:eastAsia="zh-CN"/>
              </w:rPr>
              <w:t>8</w:t>
            </w:r>
          </w:p>
        </w:tc>
      </w:tr>
      <w:tr w:rsidR="0054360A" w14:paraId="05BB2E3F"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55FAF98" w14:textId="77777777" w:rsidR="0054360A" w:rsidRDefault="0054360A" w:rsidP="0049107A">
            <w:pPr>
              <w:pStyle w:val="TAC"/>
            </w:pPr>
            <w: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E02753" w14:textId="77777777" w:rsidR="0054360A" w:rsidRDefault="0054360A" w:rsidP="0049107A">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514B1B" w14:textId="77777777" w:rsidR="0054360A" w:rsidRDefault="0054360A" w:rsidP="0049107A">
            <w:pPr>
              <w:pStyle w:val="TAC"/>
              <w:rPr>
                <w:lang w:eastAsia="zh-CN"/>
              </w:rPr>
            </w:pPr>
            <w:r>
              <w:rPr>
                <w:lang w:eastAsia="zh-CN"/>
              </w:rPr>
              <w:t>QPSK</w:t>
            </w:r>
          </w:p>
        </w:tc>
      </w:tr>
      <w:tr w:rsidR="0054360A" w14:paraId="568BE1B3"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8E9CC6C" w14:textId="60AAA7A5" w:rsidR="0054360A" w:rsidRDefault="0054360A" w:rsidP="0049107A">
            <w:pPr>
              <w:pStyle w:val="TAC"/>
            </w:pPr>
            <w:r>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544B83" w14:textId="77777777" w:rsidR="0054360A" w:rsidRDefault="0054360A" w:rsidP="0049107A">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8E1B93C" w14:textId="77777777" w:rsidR="0054360A" w:rsidRDefault="0054360A" w:rsidP="0049107A">
            <w:pPr>
              <w:pStyle w:val="TAC"/>
              <w:rPr>
                <w:lang w:eastAsia="zh-CN"/>
              </w:rPr>
            </w:pPr>
            <w:r>
              <w:rPr>
                <w:lang w:eastAsia="zh-CN"/>
              </w:rPr>
              <w:t>193/1024</w:t>
            </w:r>
          </w:p>
        </w:tc>
      </w:tr>
      <w:tr w:rsidR="0054360A" w14:paraId="799E2669"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F5E84FD" w14:textId="77777777" w:rsidR="0054360A" w:rsidRDefault="0054360A" w:rsidP="0049107A">
            <w:pPr>
              <w:pStyle w:val="TAC"/>
            </w:pPr>
            <w: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0CC80" w14:textId="77777777" w:rsidR="0054360A" w:rsidRDefault="0054360A" w:rsidP="0049107A">
            <w:pPr>
              <w:pStyle w:val="TAC"/>
            </w:pPr>
            <w:r>
              <w:rPr>
                <w:rFonts w:cs="Arial"/>
                <w:szCs w:val="18"/>
              </w:rPr>
              <w:t>1128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524E9A" w14:textId="77777777" w:rsidR="0054360A" w:rsidRDefault="0054360A" w:rsidP="0049107A">
            <w:pPr>
              <w:pStyle w:val="TAC"/>
            </w:pPr>
            <w:r>
              <w:rPr>
                <w:rFonts w:cs="Arial"/>
                <w:szCs w:val="18"/>
              </w:rPr>
              <w:t>1128</w:t>
            </w:r>
          </w:p>
        </w:tc>
      </w:tr>
      <w:tr w:rsidR="0054360A" w14:paraId="03B28FEF"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3347A63" w14:textId="77777777" w:rsidR="0054360A" w:rsidRDefault="0054360A" w:rsidP="0049107A">
            <w:pPr>
              <w:pStyle w:val="TAC"/>
              <w:rPr>
                <w:szCs w:val="22"/>
              </w:rPr>
            </w:pPr>
            <w:r>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805B3" w14:textId="77777777" w:rsidR="0054360A" w:rsidRDefault="0054360A" w:rsidP="0049107A">
            <w:pPr>
              <w:pStyle w:val="TAC"/>
              <w:rPr>
                <w:rFonts w:ascii="宋体" w:hAnsi="宋体" w:cs="宋体"/>
                <w:szCs w:val="18"/>
              </w:rPr>
            </w:pPr>
            <w:r>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90F86C9" w14:textId="77777777" w:rsidR="0054360A" w:rsidRDefault="0054360A" w:rsidP="0049107A">
            <w:pPr>
              <w:pStyle w:val="TAC"/>
              <w:rPr>
                <w:rFonts w:ascii="宋体" w:hAnsi="宋体" w:cs="宋体"/>
                <w:szCs w:val="18"/>
              </w:rPr>
            </w:pPr>
            <w:r>
              <w:rPr>
                <w:szCs w:val="18"/>
              </w:rPr>
              <w:t>16</w:t>
            </w:r>
          </w:p>
        </w:tc>
      </w:tr>
      <w:tr w:rsidR="0054360A" w14:paraId="03927D45"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4487F2A" w14:textId="77777777" w:rsidR="0054360A" w:rsidRDefault="0054360A" w:rsidP="0049107A">
            <w:pPr>
              <w:pStyle w:val="TAC"/>
            </w:pPr>
            <w: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36911" w14:textId="77777777" w:rsidR="0054360A" w:rsidRDefault="0054360A" w:rsidP="0049107A">
            <w:pPr>
              <w:pStyle w:val="TAC"/>
              <w:rPr>
                <w:rFonts w:ascii="宋体" w:hAnsi="宋体" w:cs="宋体"/>
                <w:szCs w:val="18"/>
              </w:rPr>
            </w:pPr>
            <w: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1227FEC" w14:textId="77777777" w:rsidR="0054360A" w:rsidRDefault="0054360A" w:rsidP="0049107A">
            <w:pPr>
              <w:pStyle w:val="TAC"/>
              <w:rPr>
                <w:rFonts w:ascii="宋体" w:hAnsi="宋体" w:cs="宋体"/>
                <w:szCs w:val="18"/>
              </w:rPr>
            </w:pPr>
            <w:r>
              <w:t>-</w:t>
            </w:r>
          </w:p>
        </w:tc>
      </w:tr>
      <w:tr w:rsidR="0054360A" w14:paraId="4E06E98E"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5DC6F33" w14:textId="77777777" w:rsidR="0054360A" w:rsidRDefault="0054360A" w:rsidP="0049107A">
            <w:pPr>
              <w:pStyle w:val="TAC"/>
            </w:pPr>
            <w: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2B4AC" w14:textId="77777777" w:rsidR="0054360A" w:rsidRDefault="0054360A" w:rsidP="0049107A">
            <w:pPr>
              <w:pStyle w:val="TAC"/>
              <w:rPr>
                <w:rFonts w:ascii="宋体" w:hAnsi="宋体" w:cs="宋体"/>
                <w:szCs w:val="18"/>
              </w:rPr>
            </w:pPr>
            <w:r>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0F9E65A" w14:textId="77777777" w:rsidR="0054360A" w:rsidRDefault="0054360A" w:rsidP="0049107A">
            <w:pPr>
              <w:pStyle w:val="TAC"/>
              <w:rPr>
                <w:rFonts w:ascii="宋体" w:hAnsi="宋体" w:cs="宋体"/>
                <w:szCs w:val="18"/>
              </w:rPr>
            </w:pPr>
            <w:r>
              <w:rPr>
                <w:szCs w:val="18"/>
              </w:rPr>
              <w:t>1</w:t>
            </w:r>
          </w:p>
        </w:tc>
      </w:tr>
      <w:tr w:rsidR="0054360A" w14:paraId="03A05F46"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A3AC4C6" w14:textId="77777777" w:rsidR="0054360A" w:rsidRDefault="0054360A" w:rsidP="0049107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BD81E" w14:textId="77777777" w:rsidR="0054360A" w:rsidRDefault="0054360A" w:rsidP="0049107A">
            <w:pPr>
              <w:pStyle w:val="TAC"/>
              <w:rPr>
                <w:rFonts w:ascii="宋体" w:hAnsi="宋体" w:cs="宋体"/>
                <w:szCs w:val="18"/>
              </w:rPr>
            </w:pPr>
            <w:r>
              <w:rPr>
                <w:szCs w:val="18"/>
                <w:lang w:eastAsia="zh-CN"/>
              </w:rPr>
              <w:t>1144</w:t>
            </w:r>
            <w:r>
              <w:rPr>
                <w:rFonts w:hint="eastAsia"/>
                <w:szCs w:val="18"/>
                <w:lang w:val="en-US"/>
              </w:rPr>
              <w:t xml:space="preserve">　</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4BEB7DC" w14:textId="77777777" w:rsidR="0054360A" w:rsidRDefault="0054360A" w:rsidP="0049107A">
            <w:pPr>
              <w:pStyle w:val="TAC"/>
              <w:rPr>
                <w:rFonts w:ascii="宋体" w:hAnsi="宋体" w:cs="宋体"/>
                <w:szCs w:val="18"/>
              </w:rPr>
            </w:pPr>
            <w:r>
              <w:rPr>
                <w:szCs w:val="18"/>
                <w:lang w:eastAsia="zh-CN"/>
              </w:rPr>
              <w:t>1144</w:t>
            </w:r>
            <w:r>
              <w:rPr>
                <w:rFonts w:hint="eastAsia"/>
                <w:szCs w:val="18"/>
                <w:lang w:val="en-US"/>
              </w:rPr>
              <w:t xml:space="preserve">　</w:t>
            </w:r>
          </w:p>
        </w:tc>
      </w:tr>
      <w:tr w:rsidR="0054360A" w14:paraId="3C253B0B"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A73A692" w14:textId="77777777" w:rsidR="0054360A" w:rsidRDefault="0054360A" w:rsidP="0049107A">
            <w:pPr>
              <w:pStyle w:val="TAC"/>
              <w:rPr>
                <w:lang w:eastAsia="zh-CN"/>
              </w:rPr>
            </w:pPr>
            <w: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C9F3FA" w14:textId="77777777" w:rsidR="0054360A" w:rsidRDefault="0054360A" w:rsidP="0049107A">
            <w:pPr>
              <w:pStyle w:val="TAC"/>
              <w:rPr>
                <w:rFonts w:ascii="宋体" w:hAnsi="宋体" w:cs="宋体"/>
                <w:szCs w:val="18"/>
              </w:rPr>
            </w:pPr>
            <w:r>
              <w:rPr>
                <w:szCs w:val="18"/>
              </w:rPr>
              <w:t>5760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BA1757E" w14:textId="77777777" w:rsidR="0054360A" w:rsidRDefault="0054360A" w:rsidP="0049107A">
            <w:pPr>
              <w:pStyle w:val="TAC"/>
              <w:rPr>
                <w:rFonts w:ascii="宋体" w:hAnsi="宋体" w:cs="宋体"/>
                <w:szCs w:val="18"/>
              </w:rPr>
            </w:pPr>
            <w:r>
              <w:rPr>
                <w:szCs w:val="18"/>
              </w:rPr>
              <w:t>5760</w:t>
            </w:r>
          </w:p>
        </w:tc>
      </w:tr>
      <w:tr w:rsidR="0054360A" w14:paraId="3993593F" w14:textId="77777777" w:rsidTr="0049107A">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B56DE6C" w14:textId="77777777" w:rsidR="0054360A" w:rsidRDefault="0054360A" w:rsidP="0049107A">
            <w:pPr>
              <w:pStyle w:val="TAC"/>
              <w:rPr>
                <w:lang w:eastAsia="zh-CN"/>
              </w:rPr>
            </w:pPr>
            <w: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9FD5BC" w14:textId="77777777" w:rsidR="0054360A" w:rsidRDefault="0054360A" w:rsidP="0049107A">
            <w:pPr>
              <w:pStyle w:val="TAC"/>
              <w:rPr>
                <w:rFonts w:ascii="宋体" w:hAnsi="宋体" w:cs="宋体"/>
                <w:szCs w:val="18"/>
              </w:rPr>
            </w:pPr>
            <w:r>
              <w:rPr>
                <w:szCs w:val="18"/>
              </w:rPr>
              <w:t>2880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4D77AEA" w14:textId="77777777" w:rsidR="0054360A" w:rsidRDefault="0054360A" w:rsidP="0049107A">
            <w:pPr>
              <w:pStyle w:val="TAC"/>
              <w:rPr>
                <w:rFonts w:ascii="宋体" w:hAnsi="宋体" w:cs="宋体"/>
                <w:szCs w:val="18"/>
              </w:rPr>
            </w:pPr>
            <w:r>
              <w:rPr>
                <w:szCs w:val="18"/>
              </w:rPr>
              <w:t>2880</w:t>
            </w:r>
          </w:p>
        </w:tc>
      </w:tr>
      <w:tr w:rsidR="0054360A" w14:paraId="326CB0B0" w14:textId="77777777" w:rsidTr="0049107A">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64D3917D"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[8].</w:t>
            </w:r>
          </w:p>
          <w:p w14:paraId="23814CD1"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0EC323B6" w14:textId="77777777" w:rsidR="0054360A" w:rsidRDefault="0054360A" w:rsidP="0054360A">
      <w:pPr>
        <w:rPr>
          <w:lang w:eastAsia="zh-CN"/>
        </w:rPr>
      </w:pPr>
    </w:p>
    <w:p w14:paraId="6F3DB370" w14:textId="77777777" w:rsidR="0054360A" w:rsidRDefault="0054360A" w:rsidP="0054360A">
      <w:pPr>
        <w:pStyle w:val="30"/>
        <w:rPr>
          <w:lang w:eastAsia="zh-CN"/>
        </w:rPr>
      </w:pPr>
      <w:bookmarkStart w:id="2" w:name="_Toc67916978"/>
      <w:bookmarkStart w:id="3" w:name="_Toc61179676"/>
      <w:bookmarkStart w:id="4" w:name="_Toc61179206"/>
      <w:bookmarkStart w:id="5" w:name="_Toc53178959"/>
      <w:bookmarkStart w:id="6" w:name="_Toc53178508"/>
      <w:bookmarkStart w:id="7" w:name="_Toc45893802"/>
      <w:bookmarkStart w:id="8" w:name="_Toc44712490"/>
      <w:bookmarkStart w:id="9" w:name="_Toc37267883"/>
      <w:bookmarkStart w:id="10" w:name="_Toc37260495"/>
      <w:bookmarkStart w:id="11" w:name="_Toc21103074"/>
      <w:bookmarkStart w:id="12" w:name="_Toc29810923"/>
      <w:r>
        <w:t>A.2.2</w:t>
      </w:r>
      <w:r>
        <w:tab/>
        <w:t xml:space="preserve">Fixed Reference Channels for </w:t>
      </w:r>
      <w:r w:rsidRPr="00614E11">
        <w:t xml:space="preserve">PUSCH </w:t>
      </w:r>
      <w:r>
        <w:t>performance requirements (</w:t>
      </w:r>
      <w:r>
        <w:rPr>
          <w:lang w:eastAsia="zh-CN"/>
        </w:rPr>
        <w:t>16QAM, R=434/1024</w:t>
      </w:r>
      <w:r>
        <w:t>)</w:t>
      </w:r>
      <w:bookmarkEnd w:id="2"/>
      <w:bookmarkEnd w:id="3"/>
      <w:bookmarkEnd w:id="4"/>
      <w:bookmarkEnd w:id="5"/>
      <w:bookmarkEnd w:id="6"/>
      <w:bookmarkEnd w:id="7"/>
      <w:bookmarkEnd w:id="8"/>
      <w:bookmarkEnd w:id="9"/>
      <w:bookmarkEnd w:id="10"/>
      <w:bookmarkEnd w:id="11"/>
      <w:bookmarkEnd w:id="12"/>
    </w:p>
    <w:p w14:paraId="2D19C3FA" w14:textId="77777777" w:rsidR="0054360A" w:rsidRDefault="0054360A" w:rsidP="0054360A">
      <w:pPr>
        <w:rPr>
          <w:lang w:eastAsia="zh-CN"/>
        </w:rPr>
      </w:pPr>
      <w:r>
        <w:t xml:space="preserve">The parameters for the reference measurement channels are specified in </w:t>
      </w:r>
      <w:r>
        <w:rPr>
          <w:lang w:eastAsia="zh-CN"/>
        </w:rPr>
        <w:t xml:space="preserve">table A.2.2-1 </w:t>
      </w:r>
      <w:r>
        <w:t>for FR</w:t>
      </w:r>
      <w:r>
        <w:rPr>
          <w:lang w:eastAsia="zh-CN"/>
        </w:rPr>
        <w:t>2</w:t>
      </w:r>
      <w:r>
        <w:t xml:space="preserve"> PUSCH performance requirements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p>
    <w:p w14:paraId="50802410" w14:textId="77777777" w:rsidR="0054360A" w:rsidRDefault="0054360A" w:rsidP="0054360A">
      <w:pPr>
        <w:spacing w:after="0"/>
      </w:pPr>
      <w:r>
        <w:t xml:space="preserve">The parameters for the reference measurement channels are specified in </w:t>
      </w:r>
      <w:r>
        <w:rPr>
          <w:lang w:eastAsia="zh-CN"/>
        </w:rPr>
        <w:t xml:space="preserve">table A.2.2-2 </w:t>
      </w:r>
      <w:r>
        <w:t>for FR</w:t>
      </w:r>
      <w:r>
        <w:rPr>
          <w:lang w:eastAsia="zh-CN"/>
        </w:rPr>
        <w:t>2</w:t>
      </w:r>
      <w:r>
        <w:t xml:space="preserve"> PUSCH performance requirements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5EF45646" w14:textId="77777777" w:rsidR="0054360A" w:rsidRDefault="0054360A" w:rsidP="0054360A">
      <w:pPr>
        <w:rPr>
          <w:lang w:eastAsia="zh-CN"/>
        </w:rPr>
      </w:pPr>
    </w:p>
    <w:p w14:paraId="5E9E9AD0" w14:textId="77777777" w:rsidR="0054360A" w:rsidRDefault="0054360A" w:rsidP="0054360A">
      <w:pPr>
        <w:pStyle w:val="TH"/>
        <w:rPr>
          <w:lang w:val="en-US" w:eastAsia="zh-CN"/>
        </w:rPr>
      </w:pPr>
      <w:r>
        <w:rPr>
          <w:lang w:eastAsia="zh-CN"/>
        </w:rPr>
        <w:lastRenderedPageBreak/>
        <w:t>Table A.2.2-1: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6F0AB36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6002C" w14:textId="77777777" w:rsidR="0054360A" w:rsidRDefault="0054360A" w:rsidP="0049107A">
            <w:pPr>
              <w:pStyle w:val="TAH"/>
              <w:rPr>
                <w:lang w:eastAsia="zh-CN"/>
              </w:rPr>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614CF5" w14:textId="77777777" w:rsidR="0054360A" w:rsidRDefault="0054360A" w:rsidP="0049107A">
            <w:pPr>
              <w:pStyle w:val="TAH"/>
              <w:rPr>
                <w:lang w:eastAsia="zh-CN"/>
              </w:rPr>
            </w:pPr>
            <w:r>
              <w:rPr>
                <w:lang w:eastAsia="zh-CN"/>
              </w:rPr>
              <w:t>D-FR2-A.2.2-1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D23CF4" w14:textId="77777777" w:rsidR="0054360A" w:rsidRDefault="0054360A" w:rsidP="0049107A">
            <w:pPr>
              <w:pStyle w:val="TAH"/>
            </w:pPr>
            <w:r>
              <w:rPr>
                <w:lang w:eastAsia="zh-CN"/>
              </w:rPr>
              <w:t>D-FR2-A.2.2-2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793056" w14:textId="77777777" w:rsidR="0054360A" w:rsidRDefault="0054360A" w:rsidP="0049107A">
            <w:pPr>
              <w:pStyle w:val="TAH"/>
            </w:pPr>
            <w:r>
              <w:rPr>
                <w:lang w:eastAsia="zh-CN"/>
              </w:rPr>
              <w:t>D-FR2-A.2.2-3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028F6" w14:textId="77777777" w:rsidR="0054360A" w:rsidRDefault="0054360A" w:rsidP="0049107A">
            <w:pPr>
              <w:pStyle w:val="TAH"/>
            </w:pPr>
            <w:r>
              <w:rPr>
                <w:lang w:eastAsia="zh-CN"/>
              </w:rPr>
              <w:t>D-FR2-A.2.2-4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703769" w14:textId="77777777" w:rsidR="0054360A" w:rsidRDefault="0054360A" w:rsidP="0049107A">
            <w:pPr>
              <w:pStyle w:val="TAH"/>
            </w:pPr>
            <w:r>
              <w:rPr>
                <w:lang w:eastAsia="zh-CN"/>
              </w:rPr>
              <w:t>D-FR2-A.2.2-5</w:t>
            </w:r>
          </w:p>
        </w:tc>
      </w:tr>
      <w:tr w:rsidR="0054360A" w14:paraId="5E538E9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89049DD" w14:textId="77777777" w:rsidR="0054360A" w:rsidRDefault="0054360A" w:rsidP="0049107A">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6E4AA0" w14:textId="77777777" w:rsidR="0054360A" w:rsidRDefault="0054360A" w:rsidP="0049107A">
            <w:pPr>
              <w:pStyle w:val="TAC"/>
              <w:spacing w:line="252" w:lineRule="auto"/>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19D76" w14:textId="77777777" w:rsidR="0054360A" w:rsidRDefault="0054360A" w:rsidP="0049107A">
            <w:pPr>
              <w:pStyle w:val="TAC"/>
              <w:spacing w:line="252" w:lineRule="auto"/>
              <w:rPr>
                <w:lang w:eastAsia="zh-CN"/>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72A0B2" w14:textId="77777777" w:rsidR="0054360A" w:rsidRDefault="0054360A" w:rsidP="0049107A">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8B84A3" w14:textId="77777777" w:rsidR="0054360A" w:rsidRDefault="0054360A" w:rsidP="0049107A">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6C2EFD" w14:textId="77777777" w:rsidR="0054360A" w:rsidRDefault="0054360A" w:rsidP="0049107A">
            <w:pPr>
              <w:pStyle w:val="TAC"/>
              <w:spacing w:line="252" w:lineRule="auto"/>
              <w:rPr>
                <w:lang w:eastAsia="zh-CN"/>
              </w:rPr>
            </w:pPr>
            <w:r>
              <w:rPr>
                <w:lang w:eastAsia="zh-CN"/>
              </w:rPr>
              <w:t>120</w:t>
            </w:r>
          </w:p>
        </w:tc>
      </w:tr>
      <w:tr w:rsidR="0054360A" w14:paraId="7775F2E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91A88B" w14:textId="77777777" w:rsidR="0054360A" w:rsidRDefault="0054360A" w:rsidP="0049107A">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FBC219" w14:textId="77777777" w:rsidR="0054360A" w:rsidRDefault="0054360A" w:rsidP="0049107A">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21E9C" w14:textId="77777777" w:rsidR="0054360A" w:rsidRDefault="0054360A" w:rsidP="0049107A">
            <w:pPr>
              <w:pStyle w:val="TAC"/>
              <w:spacing w:line="252" w:lineRule="auto"/>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6D253C" w14:textId="77777777" w:rsidR="0054360A" w:rsidRDefault="0054360A" w:rsidP="0049107A">
            <w:pPr>
              <w:pStyle w:val="TAC"/>
              <w:spacing w:line="252" w:lineRule="auto"/>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3A2B1E" w14:textId="77777777" w:rsidR="0054360A" w:rsidRDefault="0054360A" w:rsidP="0049107A">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94D9D7" w14:textId="77777777" w:rsidR="0054360A" w:rsidRDefault="0054360A" w:rsidP="0049107A">
            <w:pPr>
              <w:pStyle w:val="TAC"/>
              <w:spacing w:line="252" w:lineRule="auto"/>
              <w:rPr>
                <w:rFonts w:eastAsia="Yu Mincho"/>
              </w:rPr>
            </w:pPr>
            <w:r>
              <w:rPr>
                <w:rFonts w:eastAsia="Yu Mincho"/>
              </w:rPr>
              <w:t>132</w:t>
            </w:r>
          </w:p>
        </w:tc>
      </w:tr>
      <w:tr w:rsidR="0054360A" w14:paraId="32FD950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F58EE6" w14:textId="77777777" w:rsidR="0054360A" w:rsidRDefault="0054360A" w:rsidP="0049107A">
            <w:pPr>
              <w:pStyle w:val="TAC"/>
              <w:spacing w:line="252" w:lineRule="auto"/>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77B98A" w14:textId="77777777" w:rsidR="0054360A" w:rsidRDefault="0054360A" w:rsidP="0049107A">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5AE84" w14:textId="77777777" w:rsidR="0054360A" w:rsidRDefault="0054360A" w:rsidP="0049107A">
            <w:pPr>
              <w:pStyle w:val="TAC"/>
              <w:spacing w:line="252" w:lineRule="auto"/>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D4BE18" w14:textId="77777777" w:rsidR="0054360A" w:rsidRDefault="0054360A" w:rsidP="0049107A">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8D64C7" w14:textId="77777777" w:rsidR="0054360A" w:rsidRDefault="0054360A" w:rsidP="0049107A">
            <w:pPr>
              <w:pStyle w:val="TAC"/>
              <w:spacing w:line="252" w:lineRule="auto"/>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FF9C4" w14:textId="77777777" w:rsidR="0054360A" w:rsidRDefault="0054360A" w:rsidP="0049107A">
            <w:pPr>
              <w:pStyle w:val="TAC"/>
              <w:spacing w:line="252" w:lineRule="auto"/>
              <w:rPr>
                <w:lang w:eastAsia="zh-CN"/>
              </w:rPr>
            </w:pPr>
            <w:r>
              <w:rPr>
                <w:lang w:eastAsia="zh-CN"/>
              </w:rPr>
              <w:t>9</w:t>
            </w:r>
          </w:p>
        </w:tc>
      </w:tr>
      <w:tr w:rsidR="0054360A" w14:paraId="2B813D1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4A98DD" w14:textId="77777777" w:rsidR="0054360A" w:rsidRDefault="0054360A" w:rsidP="0049107A">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D72B07" w14:textId="77777777" w:rsidR="0054360A" w:rsidRDefault="0054360A" w:rsidP="0049107A">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9A9618" w14:textId="77777777" w:rsidR="0054360A" w:rsidRDefault="0054360A" w:rsidP="0049107A">
            <w:pPr>
              <w:pStyle w:val="TAC"/>
              <w:spacing w:line="252" w:lineRule="auto"/>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7CD56E" w14:textId="77777777" w:rsidR="0054360A" w:rsidRDefault="0054360A" w:rsidP="0049107A">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14DE6F" w14:textId="77777777" w:rsidR="0054360A" w:rsidRDefault="0054360A" w:rsidP="0049107A">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A643BB" w14:textId="77777777" w:rsidR="0054360A" w:rsidRDefault="0054360A" w:rsidP="0049107A">
            <w:pPr>
              <w:pStyle w:val="TAC"/>
              <w:spacing w:line="252" w:lineRule="auto"/>
              <w:rPr>
                <w:lang w:eastAsia="zh-CN"/>
              </w:rPr>
            </w:pPr>
            <w:r>
              <w:rPr>
                <w:lang w:eastAsia="zh-CN"/>
              </w:rPr>
              <w:t>16QAM</w:t>
            </w:r>
          </w:p>
        </w:tc>
      </w:tr>
      <w:tr w:rsidR="0054360A" w14:paraId="0595833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81090BE" w14:textId="228BFD3C" w:rsidR="0054360A" w:rsidRDefault="0054360A" w:rsidP="0049107A">
            <w:pPr>
              <w:pStyle w:val="TAC"/>
              <w:spacing w:line="252" w:lineRule="auto"/>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E8D7B26"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BA4E80"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625B58"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70673"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9F4E8F" w14:textId="77777777" w:rsidR="0054360A" w:rsidRDefault="0054360A" w:rsidP="0049107A">
            <w:pPr>
              <w:pStyle w:val="TAC"/>
              <w:spacing w:line="252" w:lineRule="auto"/>
              <w:rPr>
                <w:lang w:eastAsia="zh-CN"/>
              </w:rPr>
            </w:pPr>
            <w:r>
              <w:rPr>
                <w:lang w:eastAsia="zh-CN"/>
              </w:rPr>
              <w:t>434</w:t>
            </w:r>
            <w:r>
              <w:rPr>
                <w:rFonts w:eastAsia="Malgun Gothic"/>
              </w:rPr>
              <w:t>/1024</w:t>
            </w:r>
          </w:p>
        </w:tc>
      </w:tr>
      <w:tr w:rsidR="0054360A" w14:paraId="2676F97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D6ADF7" w14:textId="77777777" w:rsidR="0054360A" w:rsidRDefault="0054360A" w:rsidP="0049107A">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DCBB4A" w14:textId="77777777" w:rsidR="0054360A" w:rsidRDefault="0054360A" w:rsidP="0049107A">
            <w:pPr>
              <w:pStyle w:val="TAC"/>
              <w:spacing w:line="252" w:lineRule="auto"/>
            </w:pPr>
            <w: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09E890" w14:textId="77777777" w:rsidR="0054360A" w:rsidRDefault="0054360A" w:rsidP="0049107A">
            <w:pPr>
              <w:pStyle w:val="TAC"/>
              <w:spacing w:line="252" w:lineRule="auto"/>
            </w:pPr>
            <w: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2BBEB2" w14:textId="77777777" w:rsidR="0054360A" w:rsidRDefault="0054360A" w:rsidP="0049107A">
            <w:pPr>
              <w:pStyle w:val="TAC"/>
              <w:spacing w:line="252" w:lineRule="auto"/>
            </w:pPr>
            <w: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F791A" w14:textId="77777777" w:rsidR="0054360A" w:rsidRDefault="0054360A" w:rsidP="0049107A">
            <w:pPr>
              <w:pStyle w:val="TAC"/>
              <w:spacing w:line="252" w:lineRule="auto"/>
              <w:rPr>
                <w:lang w:eastAsia="zh-CN"/>
              </w:rPr>
            </w:pPr>
            <w:r>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58407" w14:textId="77777777" w:rsidR="0054360A" w:rsidRDefault="0054360A" w:rsidP="0049107A">
            <w:pPr>
              <w:pStyle w:val="TAC"/>
              <w:spacing w:line="252" w:lineRule="auto"/>
            </w:pPr>
            <w:r>
              <w:t>48168</w:t>
            </w:r>
          </w:p>
        </w:tc>
      </w:tr>
      <w:tr w:rsidR="0054360A" w14:paraId="36A728F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4D9DC1" w14:textId="77777777" w:rsidR="0054360A" w:rsidRDefault="0054360A" w:rsidP="0049107A">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A9C62F"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24E772" w14:textId="77777777" w:rsidR="0054360A" w:rsidRDefault="0054360A" w:rsidP="0049107A">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CFC93E"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683EA3"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801BB" w14:textId="77777777" w:rsidR="0054360A" w:rsidRDefault="0054360A" w:rsidP="0049107A">
            <w:pPr>
              <w:pStyle w:val="TAC"/>
              <w:spacing w:line="252" w:lineRule="auto"/>
              <w:rPr>
                <w:lang w:eastAsia="zh-CN"/>
              </w:rPr>
            </w:pPr>
            <w:r>
              <w:rPr>
                <w:lang w:eastAsia="zh-CN"/>
              </w:rPr>
              <w:t>24</w:t>
            </w:r>
          </w:p>
        </w:tc>
      </w:tr>
      <w:tr w:rsidR="0054360A" w14:paraId="223EEFF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DC6BBE" w14:textId="77777777" w:rsidR="0054360A" w:rsidRDefault="0054360A" w:rsidP="0049107A">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1E3F33"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6B65F1" w14:textId="77777777" w:rsidR="0054360A" w:rsidRDefault="0054360A" w:rsidP="0049107A">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327CEF"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EFA103"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0AECE" w14:textId="77777777" w:rsidR="0054360A" w:rsidRDefault="0054360A" w:rsidP="0049107A">
            <w:pPr>
              <w:pStyle w:val="TAC"/>
              <w:spacing w:line="252" w:lineRule="auto"/>
              <w:rPr>
                <w:lang w:eastAsia="zh-CN"/>
              </w:rPr>
            </w:pPr>
            <w:r>
              <w:rPr>
                <w:lang w:eastAsia="zh-CN"/>
              </w:rPr>
              <w:t>24</w:t>
            </w:r>
          </w:p>
        </w:tc>
      </w:tr>
      <w:tr w:rsidR="0054360A" w14:paraId="1F97F07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881252" w14:textId="77777777" w:rsidR="0054360A" w:rsidRDefault="0054360A" w:rsidP="0049107A">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33B3D8" w14:textId="77777777" w:rsidR="0054360A" w:rsidRDefault="0054360A" w:rsidP="0049107A">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7606D" w14:textId="77777777" w:rsidR="0054360A" w:rsidRDefault="0054360A" w:rsidP="0049107A">
            <w:pPr>
              <w:pStyle w:val="TAC"/>
              <w:spacing w:line="252" w:lineRule="auto"/>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8B1249" w14:textId="77777777" w:rsidR="0054360A" w:rsidRDefault="0054360A" w:rsidP="0049107A">
            <w:pPr>
              <w:pStyle w:val="TAC"/>
              <w:spacing w:line="252" w:lineRule="auto"/>
              <w:rPr>
                <w:lang w:eastAsia="zh-CN"/>
              </w:rPr>
            </w:pPr>
            <w:r>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494872" w14:textId="77777777" w:rsidR="0054360A" w:rsidRDefault="0054360A" w:rsidP="0049107A">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6D13A9" w14:textId="77777777" w:rsidR="0054360A" w:rsidRDefault="0054360A" w:rsidP="0049107A">
            <w:pPr>
              <w:pStyle w:val="TAC"/>
              <w:spacing w:line="252" w:lineRule="auto"/>
              <w:rPr>
                <w:lang w:eastAsia="zh-CN"/>
              </w:rPr>
            </w:pPr>
            <w:r>
              <w:rPr>
                <w:lang w:eastAsia="zh-CN"/>
              </w:rPr>
              <w:t>6</w:t>
            </w:r>
          </w:p>
        </w:tc>
      </w:tr>
      <w:tr w:rsidR="0054360A" w14:paraId="3D73260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F1F129" w14:textId="77777777" w:rsidR="0054360A" w:rsidRDefault="0054360A" w:rsidP="0049107A">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BD6E23" w14:textId="77777777" w:rsidR="0054360A" w:rsidRDefault="0054360A" w:rsidP="0049107A">
            <w:pPr>
              <w:pStyle w:val="TAC"/>
              <w:spacing w:line="252" w:lineRule="auto"/>
            </w:pPr>
            <w: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7100E" w14:textId="77777777" w:rsidR="0054360A" w:rsidRDefault="0054360A" w:rsidP="0049107A">
            <w:pPr>
              <w:pStyle w:val="TAC"/>
              <w:spacing w:line="252" w:lineRule="auto"/>
            </w:pPr>
            <w: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6FACAD" w14:textId="77777777" w:rsidR="0054360A" w:rsidRDefault="0054360A" w:rsidP="0049107A">
            <w:pPr>
              <w:pStyle w:val="TAC"/>
              <w:spacing w:line="252" w:lineRule="auto"/>
            </w:pPr>
            <w: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40162D" w14:textId="77777777" w:rsidR="0054360A" w:rsidRDefault="0054360A" w:rsidP="0049107A">
            <w:pPr>
              <w:pStyle w:val="TAC"/>
              <w:spacing w:line="252" w:lineRule="auto"/>
            </w:pPr>
            <w: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9FB86E" w14:textId="77777777" w:rsidR="0054360A" w:rsidRDefault="0054360A" w:rsidP="0049107A">
            <w:pPr>
              <w:pStyle w:val="TAC"/>
              <w:spacing w:line="252" w:lineRule="auto"/>
            </w:pPr>
            <w:r>
              <w:t>8056</w:t>
            </w:r>
          </w:p>
        </w:tc>
      </w:tr>
      <w:tr w:rsidR="0054360A" w14:paraId="2CA6F23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85F099" w14:textId="77777777" w:rsidR="0054360A" w:rsidRDefault="0054360A" w:rsidP="0049107A">
            <w:pPr>
              <w:pStyle w:val="TAC"/>
              <w:spacing w:line="252" w:lineRule="auto"/>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6BD733" w14:textId="77777777" w:rsidR="0054360A" w:rsidRDefault="0054360A" w:rsidP="0049107A">
            <w:pPr>
              <w:pStyle w:val="TAC"/>
              <w:spacing w:line="252"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BB385" w14:textId="77777777" w:rsidR="0054360A" w:rsidRDefault="0054360A" w:rsidP="0049107A">
            <w:pPr>
              <w:pStyle w:val="TAC"/>
              <w:spacing w:line="252"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92AFAF" w14:textId="77777777" w:rsidR="0054360A" w:rsidRDefault="0054360A" w:rsidP="0049107A">
            <w:pPr>
              <w:pStyle w:val="TAC"/>
              <w:spacing w:line="252"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AB986" w14:textId="77777777" w:rsidR="0054360A" w:rsidRDefault="0054360A" w:rsidP="0049107A">
            <w:pPr>
              <w:pStyle w:val="TAC"/>
              <w:spacing w:line="252"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5C0133" w14:textId="77777777" w:rsidR="0054360A" w:rsidRDefault="0054360A" w:rsidP="0049107A">
            <w:pPr>
              <w:pStyle w:val="TAC"/>
              <w:spacing w:line="252" w:lineRule="auto"/>
              <w:rPr>
                <w:lang w:eastAsia="zh-CN"/>
              </w:rPr>
            </w:pPr>
            <w:r>
              <w:rPr>
                <w:lang w:eastAsia="zh-CN"/>
              </w:rPr>
              <w:t>114048</w:t>
            </w:r>
          </w:p>
        </w:tc>
      </w:tr>
      <w:tr w:rsidR="0054360A" w14:paraId="2F4B83F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A72F61" w14:textId="77777777" w:rsidR="0054360A" w:rsidRDefault="0054360A" w:rsidP="0049107A">
            <w:pPr>
              <w:pStyle w:val="TAC"/>
              <w:spacing w:line="252" w:lineRule="auto"/>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D15854" w14:textId="77777777" w:rsidR="0054360A" w:rsidRDefault="0054360A" w:rsidP="0049107A">
            <w:pPr>
              <w:pStyle w:val="TAC"/>
              <w:spacing w:line="252"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68248" w14:textId="77777777" w:rsidR="0054360A" w:rsidRDefault="0054360A" w:rsidP="0049107A">
            <w:pPr>
              <w:pStyle w:val="TAC"/>
              <w:spacing w:line="252"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30D010" w14:textId="77777777" w:rsidR="0054360A" w:rsidRDefault="0054360A" w:rsidP="0049107A">
            <w:pPr>
              <w:pStyle w:val="TAC"/>
              <w:spacing w:line="252"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AAA95C" w14:textId="77777777" w:rsidR="0054360A" w:rsidRDefault="0054360A" w:rsidP="0049107A">
            <w:pPr>
              <w:pStyle w:val="TAC"/>
              <w:spacing w:line="252"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302D6E" w14:textId="77777777" w:rsidR="0054360A" w:rsidRDefault="0054360A" w:rsidP="0049107A">
            <w:pPr>
              <w:pStyle w:val="TAC"/>
              <w:spacing w:line="252" w:lineRule="auto"/>
              <w:rPr>
                <w:lang w:eastAsia="zh-CN"/>
              </w:rPr>
            </w:pPr>
            <w:r>
              <w:rPr>
                <w:szCs w:val="18"/>
                <w:lang w:eastAsia="zh-CN"/>
              </w:rPr>
              <w:t>28512</w:t>
            </w:r>
          </w:p>
        </w:tc>
      </w:tr>
      <w:tr w:rsidR="0054360A" w14:paraId="33AB99B3"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7F118A1E" w14:textId="77777777" w:rsidR="0054360A" w:rsidRDefault="0054360A" w:rsidP="0049107A">
            <w:pPr>
              <w:pStyle w:val="TAN"/>
              <w:spacing w:line="252" w:lineRule="auto"/>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5EEC8B5F" w14:textId="77777777" w:rsidR="0054360A" w:rsidRDefault="0054360A" w:rsidP="0049107A">
            <w:pPr>
              <w:pStyle w:val="TAN"/>
              <w:spacing w:line="252" w:lineRule="auto"/>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[9].</w:t>
            </w:r>
          </w:p>
        </w:tc>
      </w:tr>
    </w:tbl>
    <w:p w14:paraId="593427DD" w14:textId="77777777" w:rsidR="0054360A" w:rsidRDefault="0054360A" w:rsidP="0054360A">
      <w:pPr>
        <w:rPr>
          <w:lang w:eastAsia="zh-CN"/>
        </w:rPr>
      </w:pPr>
    </w:p>
    <w:p w14:paraId="40EA4032" w14:textId="77777777" w:rsidR="0054360A" w:rsidRDefault="0054360A" w:rsidP="0054360A">
      <w:pPr>
        <w:pStyle w:val="TH"/>
        <w:rPr>
          <w:lang w:eastAsia="zh-CN"/>
        </w:rPr>
      </w:pPr>
      <w:r>
        <w:rPr>
          <w:lang w:eastAsia="zh-CN"/>
        </w:rPr>
        <w:t>Table A.2.2-2: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685EDC9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5ADA21E" w14:textId="77777777" w:rsidR="0054360A" w:rsidRDefault="0054360A" w:rsidP="0049107A">
            <w:pPr>
              <w:pStyle w:val="TAH"/>
              <w:rPr>
                <w:lang w:eastAsia="zh-CN"/>
              </w:rPr>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313E94" w14:textId="77777777" w:rsidR="0054360A" w:rsidRDefault="0054360A" w:rsidP="0049107A">
            <w:pPr>
              <w:pStyle w:val="TAH"/>
              <w:rPr>
                <w:lang w:eastAsia="zh-CN"/>
              </w:rPr>
            </w:pPr>
            <w:r>
              <w:rPr>
                <w:lang w:eastAsia="zh-CN"/>
              </w:rPr>
              <w:t>D-FR2-A.2.2-6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A79F8" w14:textId="77777777" w:rsidR="0054360A" w:rsidRDefault="0054360A" w:rsidP="0049107A">
            <w:pPr>
              <w:pStyle w:val="TAH"/>
            </w:pPr>
            <w:r>
              <w:rPr>
                <w:lang w:eastAsia="zh-CN"/>
              </w:rPr>
              <w:t>D-FR2-A.2.2-7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6626DD" w14:textId="77777777" w:rsidR="0054360A" w:rsidRDefault="0054360A" w:rsidP="0049107A">
            <w:pPr>
              <w:pStyle w:val="TAH"/>
            </w:pPr>
            <w:r>
              <w:rPr>
                <w:lang w:eastAsia="zh-CN"/>
              </w:rPr>
              <w:t>D-FR2-A.2.2-8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EDCB39" w14:textId="77777777" w:rsidR="0054360A" w:rsidRDefault="0054360A" w:rsidP="0049107A">
            <w:pPr>
              <w:pStyle w:val="TAH"/>
            </w:pPr>
            <w:r>
              <w:rPr>
                <w:lang w:eastAsia="zh-CN"/>
              </w:rPr>
              <w:t>D-FR2-A.2.2-9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A0282" w14:textId="77777777" w:rsidR="0054360A" w:rsidRDefault="0054360A" w:rsidP="0049107A">
            <w:pPr>
              <w:pStyle w:val="TAH"/>
            </w:pPr>
            <w:r>
              <w:rPr>
                <w:lang w:eastAsia="zh-CN"/>
              </w:rPr>
              <w:t>D-FR2-A.2.2-10</w:t>
            </w:r>
          </w:p>
        </w:tc>
      </w:tr>
      <w:tr w:rsidR="0054360A" w14:paraId="619D62A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406804" w14:textId="77777777" w:rsidR="0054360A" w:rsidRDefault="0054360A" w:rsidP="0049107A">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E323EA" w14:textId="77777777" w:rsidR="0054360A" w:rsidRDefault="0054360A" w:rsidP="0049107A">
            <w:pPr>
              <w:pStyle w:val="TAC"/>
              <w:spacing w:line="252" w:lineRule="auto"/>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E5A645" w14:textId="77777777" w:rsidR="0054360A" w:rsidRDefault="0054360A" w:rsidP="0049107A">
            <w:pPr>
              <w:pStyle w:val="TAC"/>
              <w:spacing w:line="252" w:lineRule="auto"/>
              <w:rPr>
                <w:lang w:eastAsia="zh-CN"/>
              </w:rPr>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286BE0" w14:textId="77777777" w:rsidR="0054360A" w:rsidRDefault="0054360A" w:rsidP="0049107A">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BF3CCD" w14:textId="77777777" w:rsidR="0054360A" w:rsidRDefault="0054360A" w:rsidP="0049107A">
            <w:pPr>
              <w:pStyle w:val="TAC"/>
              <w:spacing w:line="252" w:lineRule="auto"/>
              <w:rPr>
                <w:lang w:eastAsia="zh-CN"/>
              </w:rPr>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8C68CD" w14:textId="77777777" w:rsidR="0054360A" w:rsidRDefault="0054360A" w:rsidP="0049107A">
            <w:pPr>
              <w:pStyle w:val="TAC"/>
              <w:spacing w:line="252" w:lineRule="auto"/>
              <w:rPr>
                <w:lang w:eastAsia="zh-CN"/>
              </w:rPr>
            </w:pPr>
            <w:r>
              <w:rPr>
                <w:lang w:eastAsia="zh-CN"/>
              </w:rPr>
              <w:t>120</w:t>
            </w:r>
          </w:p>
        </w:tc>
      </w:tr>
      <w:tr w:rsidR="0054360A" w14:paraId="71F14F5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DDD9287" w14:textId="77777777" w:rsidR="0054360A" w:rsidRDefault="0054360A" w:rsidP="0049107A">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4B2F4A" w14:textId="77777777" w:rsidR="0054360A" w:rsidRDefault="0054360A" w:rsidP="0049107A">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62199A" w14:textId="77777777" w:rsidR="0054360A" w:rsidRDefault="0054360A" w:rsidP="0049107A">
            <w:pPr>
              <w:pStyle w:val="TAC"/>
              <w:spacing w:line="252" w:lineRule="auto"/>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7CFC1D" w14:textId="77777777" w:rsidR="0054360A" w:rsidRDefault="0054360A" w:rsidP="0049107A">
            <w:pPr>
              <w:pStyle w:val="TAC"/>
              <w:spacing w:line="252" w:lineRule="auto"/>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0D633" w14:textId="77777777" w:rsidR="0054360A" w:rsidRDefault="0054360A" w:rsidP="0049107A">
            <w:pPr>
              <w:pStyle w:val="TAC"/>
              <w:spacing w:line="252" w:lineRule="auto"/>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86517F" w14:textId="77777777" w:rsidR="0054360A" w:rsidRDefault="0054360A" w:rsidP="0049107A">
            <w:pPr>
              <w:pStyle w:val="TAC"/>
              <w:spacing w:line="252" w:lineRule="auto"/>
              <w:rPr>
                <w:rFonts w:eastAsia="Yu Mincho"/>
              </w:rPr>
            </w:pPr>
            <w:r>
              <w:rPr>
                <w:rFonts w:eastAsia="Yu Mincho"/>
              </w:rPr>
              <w:t>132</w:t>
            </w:r>
          </w:p>
        </w:tc>
      </w:tr>
      <w:tr w:rsidR="0054360A" w14:paraId="5F15DB5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7DFDD8" w14:textId="77777777" w:rsidR="0054360A" w:rsidRDefault="0054360A" w:rsidP="0049107A">
            <w:pPr>
              <w:pStyle w:val="TAC"/>
              <w:spacing w:line="252" w:lineRule="auto"/>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8032B0" w14:textId="77777777" w:rsidR="0054360A" w:rsidRDefault="0054360A" w:rsidP="0049107A">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25875D" w14:textId="77777777" w:rsidR="0054360A" w:rsidRDefault="0054360A" w:rsidP="0049107A">
            <w:pPr>
              <w:pStyle w:val="TAC"/>
              <w:spacing w:line="252" w:lineRule="auto"/>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C6FD8A" w14:textId="77777777" w:rsidR="0054360A" w:rsidRDefault="0054360A" w:rsidP="0049107A">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F94943" w14:textId="77777777" w:rsidR="0054360A" w:rsidRDefault="0054360A" w:rsidP="0049107A">
            <w:pPr>
              <w:pStyle w:val="TAC"/>
              <w:spacing w:line="252" w:lineRule="auto"/>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C56AD" w14:textId="77777777" w:rsidR="0054360A" w:rsidRDefault="0054360A" w:rsidP="0049107A">
            <w:pPr>
              <w:pStyle w:val="TAC"/>
              <w:spacing w:line="252" w:lineRule="auto"/>
              <w:rPr>
                <w:lang w:eastAsia="zh-CN"/>
              </w:rPr>
            </w:pPr>
            <w:r>
              <w:rPr>
                <w:lang w:eastAsia="zh-CN"/>
              </w:rPr>
              <w:t>8</w:t>
            </w:r>
          </w:p>
        </w:tc>
      </w:tr>
      <w:tr w:rsidR="0054360A" w14:paraId="2064024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8BECFF" w14:textId="77777777" w:rsidR="0054360A" w:rsidRDefault="0054360A" w:rsidP="0049107A">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0FD76A" w14:textId="77777777" w:rsidR="0054360A" w:rsidRDefault="0054360A" w:rsidP="0049107A">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C7E31C" w14:textId="77777777" w:rsidR="0054360A" w:rsidRDefault="0054360A" w:rsidP="0049107A">
            <w:pPr>
              <w:pStyle w:val="TAC"/>
              <w:spacing w:line="252" w:lineRule="auto"/>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608EB3" w14:textId="77777777" w:rsidR="0054360A" w:rsidRDefault="0054360A" w:rsidP="0049107A">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F4796" w14:textId="77777777" w:rsidR="0054360A" w:rsidRDefault="0054360A" w:rsidP="0049107A">
            <w:pPr>
              <w:pStyle w:val="TAC"/>
              <w:spacing w:line="252" w:lineRule="auto"/>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7A282D" w14:textId="77777777" w:rsidR="0054360A" w:rsidRDefault="0054360A" w:rsidP="0049107A">
            <w:pPr>
              <w:pStyle w:val="TAC"/>
              <w:spacing w:line="252" w:lineRule="auto"/>
              <w:rPr>
                <w:lang w:eastAsia="zh-CN"/>
              </w:rPr>
            </w:pPr>
            <w:r>
              <w:rPr>
                <w:lang w:eastAsia="zh-CN"/>
              </w:rPr>
              <w:t>16QAM</w:t>
            </w:r>
          </w:p>
        </w:tc>
      </w:tr>
      <w:tr w:rsidR="0054360A" w14:paraId="32A71D07"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7B8B6B6" w14:textId="5A0120E8" w:rsidR="0054360A" w:rsidRDefault="0054360A" w:rsidP="0049107A">
            <w:pPr>
              <w:pStyle w:val="TAC"/>
              <w:spacing w:line="252" w:lineRule="auto"/>
            </w:pPr>
            <w:r>
              <w:t>Code ra</w:t>
            </w:r>
            <w:r w:rsidR="0049107A">
              <w:t>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463830"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E65BA2"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5639A8"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EEB9C6" w14:textId="77777777" w:rsidR="0054360A" w:rsidRDefault="0054360A" w:rsidP="0049107A">
            <w:pPr>
              <w:pStyle w:val="TAC"/>
              <w:spacing w:line="252" w:lineRule="auto"/>
              <w:rPr>
                <w:lang w:eastAsia="zh-CN"/>
              </w:rPr>
            </w:pPr>
            <w:r>
              <w:rPr>
                <w:lang w:eastAsia="zh-CN"/>
              </w:rPr>
              <w:t>434</w:t>
            </w:r>
            <w:r>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59AF4E" w14:textId="77777777" w:rsidR="0054360A" w:rsidRDefault="0054360A" w:rsidP="0049107A">
            <w:pPr>
              <w:pStyle w:val="TAC"/>
              <w:spacing w:line="252" w:lineRule="auto"/>
              <w:rPr>
                <w:lang w:eastAsia="zh-CN"/>
              </w:rPr>
            </w:pPr>
            <w:r>
              <w:rPr>
                <w:lang w:eastAsia="zh-CN"/>
              </w:rPr>
              <w:t>434</w:t>
            </w:r>
            <w:r>
              <w:rPr>
                <w:rFonts w:eastAsia="Malgun Gothic"/>
              </w:rPr>
              <w:t>/1024</w:t>
            </w:r>
          </w:p>
        </w:tc>
      </w:tr>
      <w:tr w:rsidR="0054360A" w14:paraId="49071B4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0115947" w14:textId="77777777" w:rsidR="0054360A" w:rsidRDefault="0054360A" w:rsidP="0049107A">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9ADA6D" w14:textId="77777777" w:rsidR="0054360A" w:rsidRDefault="0054360A" w:rsidP="0049107A">
            <w:pPr>
              <w:pStyle w:val="TAC"/>
              <w:spacing w:line="252" w:lineRule="auto"/>
              <w:rPr>
                <w:lang w:eastAsia="zh-CN"/>
              </w:rPr>
            </w:pPr>
            <w:r>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A5514" w14:textId="77777777" w:rsidR="0054360A" w:rsidRDefault="0054360A" w:rsidP="0049107A">
            <w:pPr>
              <w:pStyle w:val="TAC"/>
              <w:spacing w:line="252" w:lineRule="auto"/>
            </w:pPr>
            <w: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5E8CB3" w14:textId="77777777" w:rsidR="0054360A" w:rsidRDefault="0054360A" w:rsidP="0049107A">
            <w:pPr>
              <w:pStyle w:val="TAC"/>
              <w:spacing w:line="252" w:lineRule="auto"/>
            </w:pPr>
            <w: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487DDA" w14:textId="77777777" w:rsidR="0054360A" w:rsidRDefault="0054360A" w:rsidP="0049107A">
            <w:pPr>
              <w:pStyle w:val="TAC"/>
              <w:spacing w:line="252" w:lineRule="auto"/>
            </w:pPr>
            <w: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0F154" w14:textId="77777777" w:rsidR="0054360A" w:rsidRDefault="0054360A" w:rsidP="0049107A">
            <w:pPr>
              <w:pStyle w:val="TAC"/>
              <w:spacing w:line="252" w:lineRule="auto"/>
            </w:pPr>
            <w:r>
              <w:t>43032</w:t>
            </w:r>
          </w:p>
        </w:tc>
      </w:tr>
      <w:tr w:rsidR="0054360A" w14:paraId="723B0BE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AD4A48" w14:textId="77777777" w:rsidR="0054360A" w:rsidRDefault="0054360A" w:rsidP="0049107A">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077271"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BE1B10" w14:textId="77777777" w:rsidR="0054360A" w:rsidRDefault="0054360A" w:rsidP="0049107A">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210FA1"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6163A9"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3931E0" w14:textId="77777777" w:rsidR="0054360A" w:rsidRDefault="0054360A" w:rsidP="0049107A">
            <w:pPr>
              <w:pStyle w:val="TAC"/>
              <w:spacing w:line="252" w:lineRule="auto"/>
              <w:rPr>
                <w:lang w:eastAsia="zh-CN"/>
              </w:rPr>
            </w:pPr>
            <w:r>
              <w:rPr>
                <w:lang w:eastAsia="zh-CN"/>
              </w:rPr>
              <w:t>24</w:t>
            </w:r>
          </w:p>
        </w:tc>
      </w:tr>
      <w:tr w:rsidR="0054360A" w14:paraId="68DAD04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459415" w14:textId="77777777" w:rsidR="0054360A" w:rsidRDefault="0054360A" w:rsidP="0049107A">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4ED5C0"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6B04B6" w14:textId="77777777" w:rsidR="0054360A" w:rsidRDefault="0054360A" w:rsidP="0049107A">
            <w:pPr>
              <w:pStyle w:val="TAC"/>
              <w:spacing w:line="252" w:lineRule="auto"/>
              <w:rPr>
                <w:lang w:eastAsia="zh-CN"/>
              </w:rPr>
            </w:pPr>
            <w:r>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A08B6B"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113E6C" w14:textId="77777777" w:rsidR="0054360A" w:rsidRDefault="0054360A" w:rsidP="0049107A">
            <w:pPr>
              <w:pStyle w:val="TAC"/>
              <w:spacing w:line="252" w:lineRule="auto"/>
              <w:rPr>
                <w:lang w:eastAsia="zh-CN"/>
              </w:rPr>
            </w:pPr>
            <w:r>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9471B3" w14:textId="77777777" w:rsidR="0054360A" w:rsidRDefault="0054360A" w:rsidP="0049107A">
            <w:pPr>
              <w:pStyle w:val="TAC"/>
              <w:spacing w:line="252" w:lineRule="auto"/>
              <w:rPr>
                <w:lang w:eastAsia="zh-CN"/>
              </w:rPr>
            </w:pPr>
            <w:r>
              <w:rPr>
                <w:lang w:eastAsia="zh-CN"/>
              </w:rPr>
              <w:t>24</w:t>
            </w:r>
          </w:p>
        </w:tc>
      </w:tr>
      <w:tr w:rsidR="0054360A" w14:paraId="1EDDF69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74C4A7" w14:textId="77777777" w:rsidR="0054360A" w:rsidRDefault="0054360A" w:rsidP="0049107A">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A90F7C" w14:textId="77777777" w:rsidR="0054360A" w:rsidRDefault="0054360A" w:rsidP="0049107A">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3F990" w14:textId="77777777" w:rsidR="0054360A" w:rsidRDefault="0054360A" w:rsidP="0049107A">
            <w:pPr>
              <w:pStyle w:val="TAC"/>
              <w:spacing w:line="252" w:lineRule="auto"/>
              <w:rPr>
                <w:lang w:eastAsia="zh-CN"/>
              </w:rPr>
            </w:pPr>
            <w:r>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49EA57" w14:textId="77777777" w:rsidR="0054360A" w:rsidRDefault="0054360A" w:rsidP="0049107A">
            <w:pPr>
              <w:pStyle w:val="TAC"/>
              <w:spacing w:line="252" w:lineRule="auto"/>
              <w:rPr>
                <w:lang w:eastAsia="zh-CN"/>
              </w:rPr>
            </w:pPr>
            <w:r>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B0146C" w14:textId="77777777" w:rsidR="0054360A" w:rsidRDefault="0054360A" w:rsidP="0049107A">
            <w:pPr>
              <w:pStyle w:val="TAC"/>
              <w:spacing w:line="252" w:lineRule="auto"/>
              <w:rPr>
                <w:lang w:eastAsia="zh-CN"/>
              </w:rPr>
            </w:pPr>
            <w:r>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0C6726" w14:textId="77777777" w:rsidR="0054360A" w:rsidRDefault="0054360A" w:rsidP="0049107A">
            <w:pPr>
              <w:pStyle w:val="TAC"/>
              <w:spacing w:line="252" w:lineRule="auto"/>
              <w:rPr>
                <w:lang w:eastAsia="zh-CN"/>
              </w:rPr>
            </w:pPr>
            <w:r>
              <w:rPr>
                <w:lang w:eastAsia="zh-CN"/>
              </w:rPr>
              <w:t>6</w:t>
            </w:r>
          </w:p>
        </w:tc>
      </w:tr>
      <w:tr w:rsidR="0054360A" w14:paraId="55B2A70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4909BE" w14:textId="77777777" w:rsidR="0054360A" w:rsidRDefault="0054360A" w:rsidP="0049107A">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079B89" w14:textId="77777777" w:rsidR="0054360A" w:rsidRDefault="0054360A" w:rsidP="0049107A">
            <w:pPr>
              <w:pStyle w:val="TAC"/>
              <w:spacing w:line="252" w:lineRule="auto"/>
              <w:rPr>
                <w:lang w:eastAsia="zh-CN"/>
              </w:rPr>
            </w:pPr>
            <w:r>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E6A49E" w14:textId="77777777" w:rsidR="0054360A" w:rsidRDefault="0054360A" w:rsidP="0049107A">
            <w:pPr>
              <w:pStyle w:val="TAC"/>
              <w:spacing w:line="252" w:lineRule="auto"/>
            </w:pPr>
            <w: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463709" w14:textId="77777777" w:rsidR="0054360A" w:rsidRDefault="0054360A" w:rsidP="0049107A">
            <w:pPr>
              <w:pStyle w:val="TAC"/>
              <w:spacing w:line="252" w:lineRule="auto"/>
            </w:pPr>
            <w: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BA34DA" w14:textId="77777777" w:rsidR="0054360A" w:rsidRDefault="0054360A" w:rsidP="0049107A">
            <w:pPr>
              <w:pStyle w:val="TAC"/>
              <w:spacing w:line="252" w:lineRule="auto"/>
            </w:pPr>
            <w: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A6E35" w14:textId="77777777" w:rsidR="0054360A" w:rsidRDefault="0054360A" w:rsidP="0049107A">
            <w:pPr>
              <w:pStyle w:val="TAC"/>
              <w:spacing w:line="252" w:lineRule="auto"/>
            </w:pPr>
            <w:r>
              <w:t>7200</w:t>
            </w:r>
          </w:p>
        </w:tc>
      </w:tr>
      <w:tr w:rsidR="0054360A" w14:paraId="542AA4E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1BE3465" w14:textId="77777777" w:rsidR="0054360A" w:rsidRDefault="0054360A" w:rsidP="0049107A">
            <w:pPr>
              <w:pStyle w:val="TAC"/>
              <w:spacing w:line="252" w:lineRule="auto"/>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ECEEC4" w14:textId="77777777" w:rsidR="0054360A" w:rsidRDefault="0054360A" w:rsidP="0049107A">
            <w:pPr>
              <w:pStyle w:val="TAC"/>
              <w:spacing w:line="252"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0BA81" w14:textId="77777777" w:rsidR="0054360A" w:rsidRDefault="0054360A" w:rsidP="0049107A">
            <w:pPr>
              <w:pStyle w:val="TAC"/>
              <w:spacing w:line="252" w:lineRule="auto"/>
            </w:pPr>
            <w:r>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4FD6E1" w14:textId="77777777" w:rsidR="0054360A" w:rsidRDefault="0054360A" w:rsidP="0049107A">
            <w:pPr>
              <w:pStyle w:val="TAC"/>
              <w:spacing w:line="252"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F364DB" w14:textId="77777777" w:rsidR="0054360A" w:rsidRDefault="0054360A" w:rsidP="0049107A">
            <w:pPr>
              <w:pStyle w:val="TAC"/>
              <w:spacing w:line="252"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10DC8" w14:textId="77777777" w:rsidR="0054360A" w:rsidRDefault="0054360A" w:rsidP="0049107A">
            <w:pPr>
              <w:pStyle w:val="TAC"/>
              <w:spacing w:line="252" w:lineRule="auto"/>
            </w:pPr>
            <w:r>
              <w:t>101376</w:t>
            </w:r>
          </w:p>
        </w:tc>
      </w:tr>
      <w:tr w:rsidR="0054360A" w14:paraId="533FFB1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04CCF9" w14:textId="77777777" w:rsidR="0054360A" w:rsidRDefault="0054360A" w:rsidP="0049107A">
            <w:pPr>
              <w:pStyle w:val="TAC"/>
              <w:spacing w:line="252" w:lineRule="auto"/>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380F85" w14:textId="77777777" w:rsidR="0054360A" w:rsidRDefault="0054360A" w:rsidP="0049107A">
            <w:pPr>
              <w:pStyle w:val="TAC"/>
              <w:spacing w:line="252"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861D3" w14:textId="77777777" w:rsidR="0054360A" w:rsidRDefault="0054360A" w:rsidP="0049107A">
            <w:pPr>
              <w:pStyle w:val="TAC"/>
              <w:spacing w:line="252" w:lineRule="auto"/>
            </w:pPr>
            <w: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8D9379" w14:textId="77777777" w:rsidR="0054360A" w:rsidRDefault="0054360A" w:rsidP="0049107A">
            <w:pPr>
              <w:pStyle w:val="TAC"/>
              <w:spacing w:line="252"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F6F28" w14:textId="77777777" w:rsidR="0054360A" w:rsidRDefault="0054360A" w:rsidP="0049107A">
            <w:pPr>
              <w:pStyle w:val="TAC"/>
              <w:spacing w:line="252"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84871" w14:textId="77777777" w:rsidR="0054360A" w:rsidRDefault="0054360A" w:rsidP="0049107A">
            <w:pPr>
              <w:pStyle w:val="TAC"/>
              <w:spacing w:line="252" w:lineRule="auto"/>
            </w:pPr>
            <w:r>
              <w:t>25344</w:t>
            </w:r>
          </w:p>
        </w:tc>
      </w:tr>
      <w:tr w:rsidR="0054360A" w14:paraId="6715ABA1"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8901AE9" w14:textId="77777777" w:rsidR="0054360A" w:rsidRDefault="0054360A" w:rsidP="0049107A">
            <w:pPr>
              <w:pStyle w:val="TAN"/>
              <w:spacing w:line="252" w:lineRule="auto"/>
              <w:rPr>
                <w:lang w:eastAsia="zh-CN"/>
              </w:rPr>
            </w:pPr>
            <w:r>
              <w:t>NOTE 1:</w:t>
            </w:r>
            <w:r>
              <w:tab/>
            </w:r>
            <w:r>
              <w:rPr>
                <w:i/>
              </w:rPr>
              <w:t xml:space="preserve">DM-RS configuration type </w:t>
            </w:r>
            <w:r>
              <w:t xml:space="preserve"> =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t xml:space="preserve">= </w:t>
            </w:r>
            <w:r>
              <w:rPr>
                <w:lang w:eastAsia="zh-CN"/>
              </w:rPr>
              <w:t>8</w:t>
            </w:r>
            <w:r>
              <w:t xml:space="preserve"> as per Table 6.4.1.1.3-3 of TS 38.211 [8].</w:t>
            </w:r>
          </w:p>
          <w:p w14:paraId="2B654505" w14:textId="77777777" w:rsidR="0054360A" w:rsidRDefault="0054360A" w:rsidP="0049107A">
            <w:pPr>
              <w:pStyle w:val="TAN"/>
              <w:spacing w:line="252" w:lineRule="auto"/>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[9].</w:t>
            </w:r>
          </w:p>
        </w:tc>
      </w:tr>
    </w:tbl>
    <w:p w14:paraId="45661F06" w14:textId="77777777" w:rsidR="0054360A" w:rsidRPr="00614E11" w:rsidRDefault="0054360A" w:rsidP="0054360A">
      <w:pPr>
        <w:rPr>
          <w:lang w:eastAsia="zh-CN"/>
        </w:rPr>
      </w:pPr>
    </w:p>
    <w:p w14:paraId="79C0F35B" w14:textId="77777777" w:rsidR="0054360A" w:rsidRDefault="0054360A" w:rsidP="0054360A">
      <w:pPr>
        <w:pStyle w:val="30"/>
        <w:rPr>
          <w:lang w:eastAsia="zh-CN"/>
        </w:rPr>
      </w:pPr>
      <w:bookmarkStart w:id="13" w:name="_Toc58867030"/>
      <w:bookmarkStart w:id="14" w:name="_Toc58865448"/>
      <w:bookmarkStart w:id="15" w:name="_Toc53183054"/>
      <w:bookmarkStart w:id="16" w:name="_Toc45885153"/>
      <w:bookmarkStart w:id="17" w:name="_Toc37273835"/>
      <w:bookmarkStart w:id="18" w:name="_Toc29810558"/>
      <w:bookmarkStart w:id="19" w:name="_Toc21101521"/>
      <w:r>
        <w:t>A.2.3</w:t>
      </w:r>
      <w:r>
        <w:tab/>
        <w:t xml:space="preserve">Fixed Reference Channels for </w:t>
      </w:r>
      <w:r w:rsidRPr="009C3A67">
        <w:t xml:space="preserve">PUSCH </w:t>
      </w:r>
      <w:r>
        <w:t>performance requirements (</w:t>
      </w:r>
      <w:r>
        <w:rPr>
          <w:lang w:eastAsia="zh-CN"/>
        </w:rPr>
        <w:t>16QAM, R=658/1024</w:t>
      </w:r>
      <w:r>
        <w:t>)</w:t>
      </w:r>
      <w:bookmarkEnd w:id="13"/>
      <w:bookmarkEnd w:id="14"/>
      <w:bookmarkEnd w:id="15"/>
      <w:bookmarkEnd w:id="16"/>
      <w:bookmarkEnd w:id="17"/>
      <w:bookmarkEnd w:id="18"/>
      <w:bookmarkEnd w:id="19"/>
    </w:p>
    <w:p w14:paraId="7A44E384" w14:textId="77777777" w:rsidR="0054360A" w:rsidRDefault="0054360A" w:rsidP="0054360A">
      <w:pPr>
        <w:rPr>
          <w:lang w:eastAsia="zh-CN"/>
        </w:rPr>
      </w:pPr>
      <w:r>
        <w:t xml:space="preserve">The parameters for the reference measurement channels are specified in table A.2.3-1 </w:t>
      </w:r>
      <w:r>
        <w:rPr>
          <w:lang w:eastAsia="zh-CN"/>
        </w:rPr>
        <w:t xml:space="preserve">and table A.2.3-2 </w:t>
      </w:r>
      <w:r>
        <w:t>for FR1 PUSCH performance requirements</w:t>
      </w:r>
      <w:r>
        <w:rPr>
          <w:lang w:eastAsia="zh-CN"/>
        </w:rPr>
        <w:t>:</w:t>
      </w:r>
    </w:p>
    <w:p w14:paraId="3FD929BA" w14:textId="77777777" w:rsidR="0054360A" w:rsidRDefault="0054360A" w:rsidP="0054360A">
      <w:pPr>
        <w:pStyle w:val="B1"/>
        <w:rPr>
          <w:lang w:eastAsia="zh-CN"/>
        </w:rPr>
      </w:pPr>
      <w:r>
        <w:t>-</w:t>
      </w:r>
      <w:r>
        <w:tab/>
      </w:r>
      <w:r>
        <w:rPr>
          <w:lang w:eastAsia="zh-CN"/>
        </w:rPr>
        <w:t xml:space="preserve">FRC parameters </w:t>
      </w:r>
      <w:r>
        <w:t xml:space="preserve">are specified in table A.2.3-1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09229845" w14:textId="77777777" w:rsidR="0054360A" w:rsidRDefault="0054360A" w:rsidP="0054360A">
      <w:pPr>
        <w:pStyle w:val="B1"/>
        <w:rPr>
          <w:lang w:eastAsia="zh-CN"/>
        </w:rPr>
      </w:pPr>
      <w:r>
        <w:t>-</w:t>
      </w:r>
      <w:r>
        <w:tab/>
      </w:r>
      <w:r>
        <w:rPr>
          <w:lang w:eastAsia="zh-CN"/>
        </w:rPr>
        <w:t xml:space="preserve">FRC parameters </w:t>
      </w:r>
      <w:r>
        <w:t xml:space="preserve">are specified in table A.2.3-2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0F383E6D" w14:textId="77777777" w:rsidR="0054360A" w:rsidRDefault="0054360A" w:rsidP="0054360A">
      <w:pPr>
        <w:rPr>
          <w:lang w:eastAsia="zh-CN"/>
        </w:rPr>
      </w:pPr>
      <w:r>
        <w:t xml:space="preserve">The parameters for the reference measurement channels are specified in table A.2.3-3 </w:t>
      </w:r>
      <w:r>
        <w:rPr>
          <w:lang w:eastAsia="zh-CN"/>
        </w:rPr>
        <w:t xml:space="preserve">to table A.2.3-6 </w:t>
      </w:r>
      <w:r>
        <w:t>for FR</w:t>
      </w:r>
      <w:r>
        <w:rPr>
          <w:lang w:eastAsia="zh-CN"/>
        </w:rPr>
        <w:t>2</w:t>
      </w:r>
      <w:r>
        <w:t xml:space="preserve"> PUSCH performance requirements</w:t>
      </w:r>
      <w:r>
        <w:rPr>
          <w:lang w:eastAsia="zh-CN"/>
        </w:rPr>
        <w:t>:</w:t>
      </w:r>
    </w:p>
    <w:p w14:paraId="7BBF8747" w14:textId="77777777" w:rsidR="0054360A" w:rsidRDefault="0054360A" w:rsidP="0054360A">
      <w:pPr>
        <w:pStyle w:val="B1"/>
        <w:rPr>
          <w:lang w:eastAsia="zh-CN"/>
        </w:rPr>
      </w:pPr>
      <w:r>
        <w:t>-</w:t>
      </w:r>
      <w:r>
        <w:tab/>
      </w:r>
      <w:r>
        <w:rPr>
          <w:lang w:eastAsia="zh-CN"/>
        </w:rPr>
        <w:t xml:space="preserve">FRC parameters </w:t>
      </w:r>
      <w:r>
        <w:t>are specified in table A.2.3-3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p>
    <w:p w14:paraId="7DB5AB05" w14:textId="77777777" w:rsidR="0054360A" w:rsidRDefault="0054360A" w:rsidP="0054360A">
      <w:pPr>
        <w:pStyle w:val="B1"/>
      </w:pPr>
      <w:r>
        <w:lastRenderedPageBreak/>
        <w:t>-</w:t>
      </w:r>
      <w:r>
        <w:tab/>
      </w:r>
      <w:r>
        <w:rPr>
          <w:lang w:eastAsia="zh-CN"/>
        </w:rPr>
        <w:t xml:space="preserve">FRC parameters </w:t>
      </w:r>
      <w:r>
        <w:t>are specified in table A.2.3-4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t>.</w:t>
      </w:r>
    </w:p>
    <w:p w14:paraId="3D6EE550" w14:textId="77777777" w:rsidR="0054360A" w:rsidRDefault="0054360A" w:rsidP="0054360A">
      <w:pPr>
        <w:pStyle w:val="B1"/>
        <w:rPr>
          <w:lang w:eastAsia="zh-CN"/>
        </w:rPr>
      </w:pPr>
      <w:r>
        <w:t>-</w:t>
      </w:r>
      <w:r>
        <w:tab/>
      </w:r>
      <w:r>
        <w:rPr>
          <w:lang w:eastAsia="zh-CN"/>
        </w:rPr>
        <w:t xml:space="preserve">FRC parameters </w:t>
      </w:r>
      <w:r>
        <w:t>are specified in table A.2.3-5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626009B3" w14:textId="77777777" w:rsidR="0054360A" w:rsidRDefault="0054360A" w:rsidP="0054360A">
      <w:pPr>
        <w:pStyle w:val="B1"/>
        <w:rPr>
          <w:lang w:eastAsia="zh-CN"/>
        </w:rPr>
      </w:pPr>
      <w:r>
        <w:t>-</w:t>
      </w:r>
      <w:r>
        <w:tab/>
      </w:r>
      <w:r>
        <w:rPr>
          <w:lang w:eastAsia="zh-CN"/>
        </w:rPr>
        <w:t xml:space="preserve">FRC parameters </w:t>
      </w:r>
      <w:r>
        <w:t>are specified in table A.2.3-6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1960F77D" w14:textId="77777777" w:rsidR="0054360A" w:rsidRDefault="0054360A" w:rsidP="0054360A">
      <w:pPr>
        <w:pStyle w:val="TH"/>
        <w:rPr>
          <w:lang w:eastAsia="zh-CN"/>
        </w:rPr>
      </w:pPr>
      <w:r>
        <w:rPr>
          <w:rFonts w:eastAsia="Malgun Gothic"/>
        </w:rPr>
        <w:t>Table A.2.3-1: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24E568A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03399F" w14:textId="77777777" w:rsidR="0054360A" w:rsidRDefault="0054360A" w:rsidP="0049107A">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C65FFA" w14:textId="77777777" w:rsidR="0054360A" w:rsidRDefault="0054360A" w:rsidP="0049107A">
            <w:pPr>
              <w:pStyle w:val="TAH"/>
            </w:pPr>
            <w:r>
              <w:rPr>
                <w:lang w:eastAsia="zh-CN"/>
              </w:rPr>
              <w:t>D-FR1-A.2.3-1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5CE425" w14:textId="77777777" w:rsidR="0054360A" w:rsidRDefault="0054360A" w:rsidP="0049107A">
            <w:pPr>
              <w:pStyle w:val="TAH"/>
            </w:pPr>
            <w:r>
              <w:rPr>
                <w:lang w:eastAsia="zh-CN"/>
              </w:rPr>
              <w:t>D-FR1-A.2.3-2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A92FB1" w14:textId="77777777" w:rsidR="0054360A" w:rsidRDefault="0054360A" w:rsidP="0049107A">
            <w:pPr>
              <w:pStyle w:val="TAH"/>
            </w:pPr>
            <w:r>
              <w:rPr>
                <w:lang w:eastAsia="zh-CN"/>
              </w:rPr>
              <w:t>D-FR1-A.2.3-3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76163" w14:textId="77777777" w:rsidR="0054360A" w:rsidRDefault="0054360A" w:rsidP="0049107A">
            <w:pPr>
              <w:pStyle w:val="TAH"/>
            </w:pPr>
            <w:r>
              <w:rPr>
                <w:lang w:eastAsia="zh-CN"/>
              </w:rPr>
              <w:t>D-FR1-A.2.3-4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7FBC66" w14:textId="77777777" w:rsidR="0054360A" w:rsidRDefault="0054360A" w:rsidP="0049107A">
            <w:pPr>
              <w:pStyle w:val="TAH"/>
            </w:pPr>
            <w:r>
              <w:rPr>
                <w:lang w:eastAsia="zh-CN"/>
              </w:rPr>
              <w:t>D-FR1-A.2.3-5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6B800D" w14:textId="77777777" w:rsidR="0054360A" w:rsidRDefault="0054360A" w:rsidP="0049107A">
            <w:pPr>
              <w:pStyle w:val="TAH"/>
            </w:pPr>
            <w:r>
              <w:rPr>
                <w:lang w:eastAsia="zh-CN"/>
              </w:rPr>
              <w:t>D-FR1-A.2.3-6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1C5B3F" w14:textId="77777777" w:rsidR="0054360A" w:rsidRDefault="0054360A" w:rsidP="0049107A">
            <w:pPr>
              <w:pStyle w:val="TAH"/>
              <w:rPr>
                <w:lang w:eastAsia="zh-CN"/>
              </w:rPr>
            </w:pPr>
            <w:r>
              <w:rPr>
                <w:lang w:eastAsia="zh-CN"/>
              </w:rPr>
              <w:t>D-FR1-A.2.3-7</w:t>
            </w:r>
          </w:p>
        </w:tc>
      </w:tr>
      <w:tr w:rsidR="0054360A" w14:paraId="7B4F7528"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FEC0C82" w14:textId="77777777" w:rsidR="0054360A" w:rsidRDefault="0054360A" w:rsidP="0049107A">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A8A227" w14:textId="77777777" w:rsidR="0054360A" w:rsidRDefault="0054360A" w:rsidP="0049107A">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961A495" w14:textId="77777777" w:rsidR="0054360A" w:rsidRDefault="0054360A" w:rsidP="0049107A">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F3D00E" w14:textId="77777777" w:rsidR="0054360A" w:rsidRDefault="0054360A" w:rsidP="0049107A">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818086" w14:textId="77777777" w:rsidR="0054360A" w:rsidRDefault="0054360A" w:rsidP="0049107A">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2C93E9"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33159B"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D0AB7B" w14:textId="77777777" w:rsidR="0054360A" w:rsidRDefault="0054360A" w:rsidP="0049107A">
            <w:pPr>
              <w:pStyle w:val="TAC"/>
            </w:pPr>
            <w:r>
              <w:rPr>
                <w:lang w:eastAsia="zh-CN"/>
              </w:rPr>
              <w:t>30</w:t>
            </w:r>
          </w:p>
        </w:tc>
      </w:tr>
      <w:tr w:rsidR="0054360A" w14:paraId="74E0CFA1"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24E79D1" w14:textId="77777777" w:rsidR="0054360A" w:rsidRDefault="0054360A" w:rsidP="0049107A">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A40B30" w14:textId="77777777" w:rsidR="0054360A" w:rsidRDefault="0054360A" w:rsidP="0049107A">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4DF61F" w14:textId="77777777" w:rsidR="0054360A" w:rsidRDefault="0054360A" w:rsidP="0049107A">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E7DA41" w14:textId="77777777" w:rsidR="0054360A" w:rsidRDefault="0054360A" w:rsidP="0049107A">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ACC508" w14:textId="77777777" w:rsidR="0054360A" w:rsidRDefault="0054360A" w:rsidP="0049107A">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0FA071" w14:textId="77777777" w:rsidR="0054360A" w:rsidRDefault="0054360A" w:rsidP="0049107A">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8AF568" w14:textId="77777777" w:rsidR="0054360A" w:rsidRDefault="0054360A" w:rsidP="0049107A">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F54EE8" w14:textId="77777777" w:rsidR="0054360A" w:rsidRDefault="0054360A" w:rsidP="0049107A">
            <w:pPr>
              <w:pStyle w:val="TAC"/>
              <w:rPr>
                <w:rFonts w:eastAsia="Yu Mincho"/>
              </w:rPr>
            </w:pPr>
            <w:r>
              <w:rPr>
                <w:rFonts w:eastAsia="Yu Mincho"/>
              </w:rPr>
              <w:t>273</w:t>
            </w:r>
          </w:p>
        </w:tc>
      </w:tr>
      <w:tr w:rsidR="0054360A" w14:paraId="5B7F615D"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F8A39EA"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DCAB8A"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AD8567" w14:textId="77777777" w:rsidR="0054360A" w:rsidRDefault="0054360A" w:rsidP="0049107A">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E3AA11"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002C5C" w14:textId="77777777" w:rsidR="0054360A" w:rsidRDefault="0054360A" w:rsidP="0049107A">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B2ABA0"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6EE9AC"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074F70" w14:textId="77777777" w:rsidR="0054360A" w:rsidRDefault="0054360A" w:rsidP="0049107A">
            <w:pPr>
              <w:pStyle w:val="TAC"/>
              <w:rPr>
                <w:lang w:eastAsia="zh-CN"/>
              </w:rPr>
            </w:pPr>
            <w:r>
              <w:rPr>
                <w:lang w:eastAsia="zh-CN"/>
              </w:rPr>
              <w:t>12</w:t>
            </w:r>
          </w:p>
        </w:tc>
      </w:tr>
      <w:tr w:rsidR="0054360A" w14:paraId="7F694A1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0C71948" w14:textId="77777777" w:rsidR="0054360A" w:rsidRDefault="0054360A" w:rsidP="0049107A">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21B999"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D9DF45" w14:textId="77777777" w:rsidR="0054360A" w:rsidRDefault="0054360A" w:rsidP="0049107A">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575F37"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EC9247" w14:textId="77777777" w:rsidR="0054360A" w:rsidRDefault="0054360A" w:rsidP="0049107A">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B48AB5"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B39FE38"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DA9A97" w14:textId="77777777" w:rsidR="0054360A" w:rsidRDefault="0054360A" w:rsidP="0049107A">
            <w:pPr>
              <w:pStyle w:val="TAC"/>
              <w:rPr>
                <w:lang w:eastAsia="zh-CN"/>
              </w:rPr>
            </w:pPr>
            <w:r>
              <w:rPr>
                <w:lang w:eastAsia="zh-CN"/>
              </w:rPr>
              <w:t>16QAM</w:t>
            </w:r>
          </w:p>
        </w:tc>
      </w:tr>
      <w:tr w:rsidR="0054360A" w14:paraId="19A2D3B2"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54BB617" w14:textId="4D5D9232" w:rsidR="0054360A" w:rsidRDefault="0054360A" w:rsidP="0049107A">
            <w:pPr>
              <w:pStyle w:val="TAC"/>
            </w:pPr>
            <w: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953525"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24AD66" w14:textId="77777777" w:rsidR="0054360A" w:rsidRDefault="0054360A" w:rsidP="0049107A">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1CFD8B"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378F05" w14:textId="77777777" w:rsidR="0054360A" w:rsidRDefault="0054360A" w:rsidP="0049107A">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767E44"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D6F389"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4999EC" w14:textId="77777777" w:rsidR="0054360A" w:rsidRDefault="0054360A" w:rsidP="0049107A">
            <w:pPr>
              <w:pStyle w:val="TAC"/>
              <w:rPr>
                <w:lang w:eastAsia="zh-CN"/>
              </w:rPr>
            </w:pPr>
            <w:r>
              <w:rPr>
                <w:lang w:eastAsia="zh-CN"/>
              </w:rPr>
              <w:t>658/1024</w:t>
            </w:r>
          </w:p>
        </w:tc>
      </w:tr>
      <w:tr w:rsidR="0054360A" w14:paraId="1E35619F"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6A008CB" w14:textId="77777777" w:rsidR="0054360A" w:rsidRDefault="0054360A" w:rsidP="0049107A">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7DFEE8" w14:textId="77777777" w:rsidR="0054360A" w:rsidRDefault="0054360A" w:rsidP="0049107A">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A8D5BC" w14:textId="77777777" w:rsidR="0054360A" w:rsidRDefault="0054360A" w:rsidP="0049107A">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1C63C4" w14:textId="77777777" w:rsidR="0054360A" w:rsidRDefault="0054360A" w:rsidP="0049107A">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2C2134" w14:textId="77777777" w:rsidR="0054360A" w:rsidRDefault="0054360A" w:rsidP="0049107A">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02C147" w14:textId="77777777" w:rsidR="0054360A" w:rsidRDefault="0054360A" w:rsidP="0049107A">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BD7E28" w14:textId="77777777" w:rsidR="0054360A" w:rsidRDefault="0054360A" w:rsidP="0049107A">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9DBBAA" w14:textId="77777777" w:rsidR="0054360A" w:rsidRDefault="0054360A" w:rsidP="0049107A">
            <w:pPr>
              <w:pStyle w:val="TAC"/>
              <w:rPr>
                <w:lang w:eastAsia="zh-CN"/>
              </w:rPr>
            </w:pPr>
            <w:r>
              <w:rPr>
                <w:lang w:eastAsia="zh-CN"/>
              </w:rPr>
              <w:t>100392</w:t>
            </w:r>
          </w:p>
        </w:tc>
      </w:tr>
      <w:tr w:rsidR="0054360A" w14:paraId="3DD209A0"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0EEC3B8" w14:textId="77777777" w:rsidR="0054360A" w:rsidRDefault="0054360A" w:rsidP="0049107A">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D70ABC"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C3C488"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5792D6"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A8F848"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49A225"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DE43ED"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E0B6CF" w14:textId="77777777" w:rsidR="0054360A" w:rsidRDefault="0054360A" w:rsidP="0049107A">
            <w:pPr>
              <w:pStyle w:val="TAC"/>
              <w:rPr>
                <w:lang w:eastAsia="zh-CN"/>
              </w:rPr>
            </w:pPr>
            <w:r>
              <w:rPr>
                <w:lang w:eastAsia="zh-CN"/>
              </w:rPr>
              <w:t>24</w:t>
            </w:r>
          </w:p>
        </w:tc>
      </w:tr>
      <w:tr w:rsidR="0054360A" w14:paraId="0D6DE83B"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DC824A7" w14:textId="77777777" w:rsidR="0054360A" w:rsidRDefault="0054360A" w:rsidP="0049107A">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32F93A"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9008C0"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AC900F"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1F4EE9"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233B14"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9E4077"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1BD2AB" w14:textId="77777777" w:rsidR="0054360A" w:rsidRDefault="0054360A" w:rsidP="0049107A">
            <w:pPr>
              <w:pStyle w:val="TAC"/>
              <w:rPr>
                <w:lang w:eastAsia="zh-CN"/>
              </w:rPr>
            </w:pPr>
            <w:r>
              <w:rPr>
                <w:lang w:eastAsia="zh-CN"/>
              </w:rPr>
              <w:t>24</w:t>
            </w:r>
          </w:p>
        </w:tc>
      </w:tr>
      <w:tr w:rsidR="0054360A" w14:paraId="539E4357"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C72C785" w14:textId="77777777" w:rsidR="0054360A" w:rsidRDefault="0054360A" w:rsidP="0049107A">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5D19F9" w14:textId="77777777" w:rsidR="0054360A" w:rsidRDefault="0054360A" w:rsidP="0049107A">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BA4B70" w14:textId="77777777" w:rsidR="0054360A" w:rsidRDefault="0054360A" w:rsidP="0049107A">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ECC354" w14:textId="77777777" w:rsidR="0054360A" w:rsidRDefault="0054360A" w:rsidP="0049107A">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0E5DD5" w14:textId="77777777" w:rsidR="0054360A" w:rsidRDefault="0054360A" w:rsidP="0049107A">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3298EE" w14:textId="77777777" w:rsidR="0054360A" w:rsidRDefault="0054360A" w:rsidP="0049107A">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21D9AD" w14:textId="77777777" w:rsidR="0054360A" w:rsidRDefault="0054360A" w:rsidP="0049107A">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A87506" w14:textId="77777777" w:rsidR="0054360A" w:rsidRDefault="0054360A" w:rsidP="0049107A">
            <w:pPr>
              <w:pStyle w:val="TAC"/>
              <w:rPr>
                <w:lang w:eastAsia="zh-CN"/>
              </w:rPr>
            </w:pPr>
            <w:r>
              <w:rPr>
                <w:lang w:eastAsia="zh-CN"/>
              </w:rPr>
              <w:t>12</w:t>
            </w:r>
          </w:p>
        </w:tc>
      </w:tr>
      <w:tr w:rsidR="0054360A" w14:paraId="7FE01F21"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98A4A7A" w14:textId="77777777" w:rsidR="0054360A" w:rsidRDefault="0054360A" w:rsidP="0049107A">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581D69" w14:textId="77777777" w:rsidR="0054360A" w:rsidRDefault="0054360A" w:rsidP="0049107A">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46D1EFC" w14:textId="77777777" w:rsidR="0054360A" w:rsidRDefault="0054360A" w:rsidP="0049107A">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4A7B37" w14:textId="77777777" w:rsidR="0054360A" w:rsidRDefault="0054360A" w:rsidP="0049107A">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65ECBC" w14:textId="77777777" w:rsidR="0054360A" w:rsidRDefault="0054360A" w:rsidP="0049107A">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37B69A" w14:textId="77777777" w:rsidR="0054360A" w:rsidRDefault="0054360A" w:rsidP="0049107A">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64DE4D" w14:textId="77777777" w:rsidR="0054360A" w:rsidRDefault="0054360A" w:rsidP="0049107A">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B11E32" w14:textId="77777777" w:rsidR="0054360A" w:rsidRDefault="0054360A" w:rsidP="0049107A">
            <w:pPr>
              <w:pStyle w:val="TAC"/>
              <w:rPr>
                <w:lang w:eastAsia="zh-CN"/>
              </w:rPr>
            </w:pPr>
            <w:r>
              <w:rPr>
                <w:rFonts w:cs="Arial"/>
                <w:szCs w:val="18"/>
              </w:rPr>
              <w:t>8392</w:t>
            </w:r>
          </w:p>
        </w:tc>
      </w:tr>
      <w:tr w:rsidR="0054360A" w14:paraId="079A7938"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4173351" w14:textId="77777777" w:rsidR="0054360A" w:rsidRDefault="0054360A" w:rsidP="0049107A">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188DDC" w14:textId="77777777" w:rsidR="0054360A" w:rsidRDefault="0054360A" w:rsidP="0049107A">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06E5D2" w14:textId="77777777" w:rsidR="0054360A" w:rsidRDefault="0054360A" w:rsidP="0049107A">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AB8C45" w14:textId="77777777" w:rsidR="0054360A" w:rsidRDefault="0054360A" w:rsidP="0049107A">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310AE2" w14:textId="77777777" w:rsidR="0054360A" w:rsidRDefault="0054360A" w:rsidP="0049107A">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7B5572" w14:textId="77777777" w:rsidR="0054360A" w:rsidRDefault="0054360A" w:rsidP="0049107A">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89CBFB" w14:textId="77777777" w:rsidR="0054360A" w:rsidRDefault="0054360A" w:rsidP="0049107A">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6346A7" w14:textId="77777777" w:rsidR="0054360A" w:rsidRDefault="0054360A" w:rsidP="0049107A">
            <w:pPr>
              <w:pStyle w:val="TAC"/>
              <w:rPr>
                <w:lang w:eastAsia="zh-CN"/>
              </w:rPr>
            </w:pPr>
            <w:r>
              <w:rPr>
                <w:lang w:eastAsia="zh-CN"/>
              </w:rPr>
              <w:t>157248</w:t>
            </w:r>
          </w:p>
        </w:tc>
      </w:tr>
      <w:tr w:rsidR="0054360A" w14:paraId="29385723"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C291942" w14:textId="77777777" w:rsidR="0054360A" w:rsidRDefault="0054360A" w:rsidP="0049107A">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BAD07E" w14:textId="77777777" w:rsidR="0054360A" w:rsidRDefault="0054360A" w:rsidP="0049107A">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DD519C" w14:textId="77777777" w:rsidR="0054360A" w:rsidRDefault="0054360A" w:rsidP="0049107A">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908D5C" w14:textId="77777777" w:rsidR="0054360A" w:rsidRDefault="0054360A" w:rsidP="0049107A">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8BEB65" w14:textId="77777777" w:rsidR="0054360A" w:rsidRDefault="0054360A" w:rsidP="0049107A">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D26DF6" w14:textId="77777777" w:rsidR="0054360A" w:rsidRDefault="0054360A" w:rsidP="0049107A">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D16244" w14:textId="77777777" w:rsidR="0054360A" w:rsidRDefault="0054360A" w:rsidP="0049107A">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B393C2" w14:textId="77777777" w:rsidR="0054360A" w:rsidRDefault="0054360A" w:rsidP="0049107A">
            <w:pPr>
              <w:pStyle w:val="TAC"/>
              <w:rPr>
                <w:lang w:eastAsia="zh-CN"/>
              </w:rPr>
            </w:pPr>
            <w:r>
              <w:rPr>
                <w:lang w:eastAsia="zh-CN"/>
              </w:rPr>
              <w:t>39312</w:t>
            </w:r>
          </w:p>
        </w:tc>
      </w:tr>
      <w:tr w:rsidR="0054360A" w14:paraId="45551E86" w14:textId="77777777" w:rsidTr="0049107A">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7173B580"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7F06DCE4" w14:textId="77777777" w:rsidR="0054360A" w:rsidRDefault="0054360A" w:rsidP="0049107A">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6D80D2B8" w14:textId="77777777" w:rsidR="0054360A" w:rsidRDefault="0054360A" w:rsidP="0054360A">
      <w:pPr>
        <w:rPr>
          <w:noProof/>
          <w:lang w:eastAsia="zh-CN"/>
        </w:rPr>
      </w:pPr>
    </w:p>
    <w:p w14:paraId="0220C719" w14:textId="77777777" w:rsidR="0054360A" w:rsidRDefault="0054360A" w:rsidP="0054360A">
      <w:pPr>
        <w:pStyle w:val="TH"/>
        <w:rPr>
          <w:lang w:eastAsia="zh-CN"/>
        </w:rPr>
      </w:pPr>
      <w:r>
        <w:rPr>
          <w:rFonts w:eastAsia="Malgun Gothic"/>
        </w:rPr>
        <w:t>Table A.2.3-2: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6FF89740"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82AD13" w14:textId="77777777" w:rsidR="0054360A" w:rsidRDefault="0054360A" w:rsidP="0049107A">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368513" w14:textId="77777777" w:rsidR="0054360A" w:rsidRDefault="0054360A" w:rsidP="0049107A">
            <w:pPr>
              <w:pStyle w:val="TAH"/>
            </w:pPr>
            <w:r>
              <w:rPr>
                <w:lang w:eastAsia="zh-CN"/>
              </w:rPr>
              <w:t>D-FR1-A.2.3-8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9C0C35" w14:textId="77777777" w:rsidR="0054360A" w:rsidRDefault="0054360A" w:rsidP="0049107A">
            <w:pPr>
              <w:pStyle w:val="TAH"/>
            </w:pPr>
            <w:r>
              <w:rPr>
                <w:lang w:eastAsia="zh-CN"/>
              </w:rPr>
              <w:t>D-FR1-A.2.3-9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D3315" w14:textId="77777777" w:rsidR="0054360A" w:rsidRDefault="0054360A" w:rsidP="0049107A">
            <w:pPr>
              <w:pStyle w:val="TAH"/>
            </w:pPr>
            <w:r>
              <w:rPr>
                <w:lang w:eastAsia="zh-CN"/>
              </w:rPr>
              <w:t>D-FR1-A.2.3-10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ED80B3" w14:textId="77777777" w:rsidR="0054360A" w:rsidRDefault="0054360A" w:rsidP="0049107A">
            <w:pPr>
              <w:pStyle w:val="TAH"/>
            </w:pPr>
            <w:r>
              <w:rPr>
                <w:lang w:eastAsia="zh-CN"/>
              </w:rPr>
              <w:t>D-FR1-A.2.3-11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6F253A" w14:textId="77777777" w:rsidR="0054360A" w:rsidRDefault="0054360A" w:rsidP="0049107A">
            <w:pPr>
              <w:pStyle w:val="TAH"/>
            </w:pPr>
            <w:r>
              <w:rPr>
                <w:lang w:eastAsia="zh-CN"/>
              </w:rPr>
              <w:t>D-FR1-A.2.3-12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F3DF84" w14:textId="77777777" w:rsidR="0054360A" w:rsidRDefault="0054360A" w:rsidP="0049107A">
            <w:pPr>
              <w:pStyle w:val="TAH"/>
            </w:pPr>
            <w:r>
              <w:rPr>
                <w:lang w:eastAsia="zh-CN"/>
              </w:rPr>
              <w:t>D-FR1-A.2.3-13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D27C54" w14:textId="77777777" w:rsidR="0054360A" w:rsidRDefault="0054360A" w:rsidP="0049107A">
            <w:pPr>
              <w:pStyle w:val="TAH"/>
              <w:rPr>
                <w:lang w:eastAsia="zh-CN"/>
              </w:rPr>
            </w:pPr>
            <w:r>
              <w:rPr>
                <w:lang w:eastAsia="zh-CN"/>
              </w:rPr>
              <w:t>D-FR1-A.2.3-14</w:t>
            </w:r>
          </w:p>
        </w:tc>
      </w:tr>
      <w:tr w:rsidR="0054360A" w14:paraId="5E56211C"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ECF724E" w14:textId="77777777" w:rsidR="0054360A" w:rsidRDefault="0054360A" w:rsidP="0049107A">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60DE25" w14:textId="77777777" w:rsidR="0054360A" w:rsidRDefault="0054360A" w:rsidP="0049107A">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371A0B" w14:textId="77777777" w:rsidR="0054360A" w:rsidRDefault="0054360A" w:rsidP="0049107A">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EEE159" w14:textId="77777777" w:rsidR="0054360A" w:rsidRDefault="0054360A" w:rsidP="0049107A">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480CDE" w14:textId="77777777" w:rsidR="0054360A" w:rsidRDefault="0054360A" w:rsidP="0049107A">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226C1A"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99F7EB"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89703" w14:textId="77777777" w:rsidR="0054360A" w:rsidRDefault="0054360A" w:rsidP="0049107A">
            <w:pPr>
              <w:pStyle w:val="TAC"/>
            </w:pPr>
            <w:r>
              <w:rPr>
                <w:lang w:eastAsia="zh-CN"/>
              </w:rPr>
              <w:t>30</w:t>
            </w:r>
          </w:p>
        </w:tc>
      </w:tr>
      <w:tr w:rsidR="0054360A" w14:paraId="4E7D74A0"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94112E7" w14:textId="77777777" w:rsidR="0054360A" w:rsidRDefault="0054360A" w:rsidP="0049107A">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7EF8B1" w14:textId="77777777" w:rsidR="0054360A" w:rsidRDefault="0054360A" w:rsidP="0049107A">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1770CC" w14:textId="77777777" w:rsidR="0054360A" w:rsidRDefault="0054360A" w:rsidP="0049107A">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4F1B6D" w14:textId="77777777" w:rsidR="0054360A" w:rsidRDefault="0054360A" w:rsidP="0049107A">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DBEBDB" w14:textId="77777777" w:rsidR="0054360A" w:rsidRDefault="0054360A" w:rsidP="0049107A">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F40070" w14:textId="77777777" w:rsidR="0054360A" w:rsidRDefault="0054360A" w:rsidP="0049107A">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C16DEE" w14:textId="77777777" w:rsidR="0054360A" w:rsidRDefault="0054360A" w:rsidP="0049107A">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EA30180" w14:textId="77777777" w:rsidR="0054360A" w:rsidRDefault="0054360A" w:rsidP="0049107A">
            <w:pPr>
              <w:pStyle w:val="TAC"/>
              <w:rPr>
                <w:rFonts w:eastAsia="Yu Mincho"/>
              </w:rPr>
            </w:pPr>
            <w:r>
              <w:rPr>
                <w:rFonts w:eastAsia="Yu Mincho"/>
              </w:rPr>
              <w:t>273</w:t>
            </w:r>
          </w:p>
        </w:tc>
      </w:tr>
      <w:tr w:rsidR="0054360A" w14:paraId="5F519F24"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DEFF1F8"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229AC0"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97818D" w14:textId="77777777" w:rsidR="0054360A" w:rsidRDefault="0054360A" w:rsidP="0049107A">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51FB33"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1ED2D4" w14:textId="77777777" w:rsidR="0054360A" w:rsidRDefault="0054360A" w:rsidP="0049107A">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8B003C"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94C2E1"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051DB7" w14:textId="77777777" w:rsidR="0054360A" w:rsidRDefault="0054360A" w:rsidP="0049107A">
            <w:pPr>
              <w:pStyle w:val="TAC"/>
            </w:pPr>
            <w:r>
              <w:rPr>
                <w:lang w:eastAsia="zh-CN"/>
              </w:rPr>
              <w:t>12</w:t>
            </w:r>
          </w:p>
        </w:tc>
      </w:tr>
      <w:tr w:rsidR="0054360A" w14:paraId="0FB70AD8"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953019E" w14:textId="77777777" w:rsidR="0054360A" w:rsidRDefault="0054360A" w:rsidP="0049107A">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71F46C"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BAADE7" w14:textId="77777777" w:rsidR="0054360A" w:rsidRDefault="0054360A" w:rsidP="0049107A">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AE2227"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610496" w14:textId="77777777" w:rsidR="0054360A" w:rsidRDefault="0054360A" w:rsidP="0049107A">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F9E734"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278157" w14:textId="77777777" w:rsidR="0054360A" w:rsidRDefault="0054360A" w:rsidP="0049107A">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99E370" w14:textId="77777777" w:rsidR="0054360A" w:rsidRDefault="0054360A" w:rsidP="0049107A">
            <w:pPr>
              <w:pStyle w:val="TAC"/>
              <w:rPr>
                <w:lang w:eastAsia="zh-CN"/>
              </w:rPr>
            </w:pPr>
            <w:r>
              <w:rPr>
                <w:lang w:eastAsia="zh-CN"/>
              </w:rPr>
              <w:t>16QAM</w:t>
            </w:r>
          </w:p>
        </w:tc>
      </w:tr>
      <w:tr w:rsidR="0054360A" w14:paraId="674062B7"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C27BB0F" w14:textId="1C7A3325" w:rsidR="0054360A" w:rsidRDefault="0054360A" w:rsidP="0049107A">
            <w:pPr>
              <w:pStyle w:val="TAC"/>
            </w:pPr>
            <w: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40304D"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89CB93" w14:textId="77777777" w:rsidR="0054360A" w:rsidRDefault="0054360A" w:rsidP="0049107A">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537276"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5AEB38" w14:textId="77777777" w:rsidR="0054360A" w:rsidRDefault="0054360A" w:rsidP="0049107A">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FE685C"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F660ED" w14:textId="77777777" w:rsidR="0054360A" w:rsidRDefault="0054360A" w:rsidP="0049107A">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F1185D" w14:textId="77777777" w:rsidR="0054360A" w:rsidRDefault="0054360A" w:rsidP="0049107A">
            <w:pPr>
              <w:pStyle w:val="TAC"/>
              <w:rPr>
                <w:lang w:eastAsia="zh-CN"/>
              </w:rPr>
            </w:pPr>
            <w:r>
              <w:rPr>
                <w:lang w:eastAsia="zh-CN"/>
              </w:rPr>
              <w:t>658/1024</w:t>
            </w:r>
          </w:p>
        </w:tc>
      </w:tr>
      <w:tr w:rsidR="0054360A" w14:paraId="658E1F6F"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C17EE25" w14:textId="77777777" w:rsidR="0054360A" w:rsidRDefault="0054360A" w:rsidP="0049107A">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17D390" w14:textId="77777777" w:rsidR="0054360A" w:rsidRDefault="0054360A" w:rsidP="0049107A">
            <w:pPr>
              <w:pStyle w:val="TAC"/>
              <w:rPr>
                <w:lang w:eastAsia="zh-CN"/>
              </w:rPr>
            </w:pPr>
            <w:r>
              <w:rPr>
                <w:lang w:eastAsia="zh-CN"/>
              </w:rPr>
              <w:t>18432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1C1827" w14:textId="77777777" w:rsidR="0054360A" w:rsidRDefault="0054360A" w:rsidP="0049107A">
            <w:pPr>
              <w:pStyle w:val="TAC"/>
              <w:rPr>
                <w:lang w:eastAsia="zh-CN"/>
              </w:rPr>
            </w:pPr>
            <w:r>
              <w:rPr>
                <w:lang w:eastAsia="zh-CN"/>
              </w:rPr>
              <w:t>38936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D745AA" w14:textId="77777777" w:rsidR="0054360A" w:rsidRDefault="0054360A" w:rsidP="0049107A">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987F20" w14:textId="77777777" w:rsidR="0054360A" w:rsidRDefault="0054360A" w:rsidP="0049107A">
            <w:pPr>
              <w:pStyle w:val="TAC"/>
              <w:rPr>
                <w:lang w:eastAsia="zh-CN"/>
              </w:rPr>
            </w:pPr>
            <w:r>
              <w:rPr>
                <w:lang w:eastAsia="zh-CN"/>
              </w:rPr>
              <w:t>17928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51A58D" w14:textId="77777777" w:rsidR="0054360A" w:rsidRDefault="0054360A" w:rsidP="0049107A">
            <w:pPr>
              <w:pStyle w:val="TAC"/>
              <w:rPr>
                <w:lang w:eastAsia="zh-CN"/>
              </w:rPr>
            </w:pPr>
            <w:r>
              <w:rPr>
                <w:lang w:eastAsia="zh-CN"/>
              </w:rPr>
              <w:t>37896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48CB2B" w14:textId="77777777" w:rsidR="0054360A" w:rsidRDefault="0054360A" w:rsidP="0049107A">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A70C43" w14:textId="77777777" w:rsidR="0054360A" w:rsidRDefault="0054360A" w:rsidP="0049107A">
            <w:pPr>
              <w:pStyle w:val="TAC"/>
              <w:rPr>
                <w:lang w:eastAsia="zh-CN"/>
              </w:rPr>
            </w:pPr>
            <w:r>
              <w:rPr>
                <w:lang w:eastAsia="zh-CN"/>
              </w:rPr>
              <w:t>200808</w:t>
            </w:r>
          </w:p>
        </w:tc>
      </w:tr>
      <w:tr w:rsidR="0054360A" w14:paraId="26F4EF62"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858CEE7" w14:textId="77777777" w:rsidR="0054360A" w:rsidRDefault="0054360A" w:rsidP="0049107A">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0624C6"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BD83E3"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99200"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E2F17B"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56A93E"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A773C8"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11ABB5" w14:textId="77777777" w:rsidR="0054360A" w:rsidRDefault="0054360A" w:rsidP="0049107A">
            <w:pPr>
              <w:pStyle w:val="TAC"/>
              <w:rPr>
                <w:lang w:eastAsia="zh-CN"/>
              </w:rPr>
            </w:pPr>
            <w:r>
              <w:rPr>
                <w:lang w:eastAsia="zh-CN"/>
              </w:rPr>
              <w:t>24</w:t>
            </w:r>
          </w:p>
        </w:tc>
      </w:tr>
      <w:tr w:rsidR="0054360A" w14:paraId="08B4496C"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D905806" w14:textId="77777777" w:rsidR="0054360A" w:rsidRDefault="0054360A" w:rsidP="0049107A">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8D945A"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81270C"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C3D5D7"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EF9B2F"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211A24"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F4962C"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31C736" w14:textId="77777777" w:rsidR="0054360A" w:rsidRDefault="0054360A" w:rsidP="0049107A">
            <w:pPr>
              <w:pStyle w:val="TAC"/>
              <w:rPr>
                <w:lang w:eastAsia="zh-CN"/>
              </w:rPr>
            </w:pPr>
            <w:r>
              <w:rPr>
                <w:lang w:eastAsia="zh-CN"/>
              </w:rPr>
              <w:t>24</w:t>
            </w:r>
          </w:p>
        </w:tc>
      </w:tr>
      <w:tr w:rsidR="0054360A" w14:paraId="3214488D"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7716FCE" w14:textId="77777777" w:rsidR="0054360A" w:rsidRDefault="0054360A" w:rsidP="0049107A">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DAF4D3" w14:textId="77777777" w:rsidR="0054360A" w:rsidRDefault="0054360A" w:rsidP="0049107A">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BEF04F6" w14:textId="77777777" w:rsidR="0054360A" w:rsidRDefault="0054360A" w:rsidP="0049107A">
            <w:pPr>
              <w:pStyle w:val="TAC"/>
              <w:rPr>
                <w:lang w:eastAsia="zh-CN"/>
              </w:rPr>
            </w:pPr>
            <w:r>
              <w:rPr>
                <w:lang w:eastAsia="zh-CN"/>
              </w:rPr>
              <w:t>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9E480D" w14:textId="77777777" w:rsidR="0054360A" w:rsidRDefault="0054360A" w:rsidP="0049107A">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3F1024" w14:textId="77777777" w:rsidR="0054360A" w:rsidRDefault="0054360A" w:rsidP="0049107A">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5ADA78" w14:textId="77777777" w:rsidR="0054360A" w:rsidRDefault="0054360A" w:rsidP="0049107A">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7BF992" w14:textId="77777777" w:rsidR="0054360A" w:rsidRDefault="0054360A" w:rsidP="0049107A">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224DED" w14:textId="77777777" w:rsidR="0054360A" w:rsidRDefault="0054360A" w:rsidP="0049107A">
            <w:pPr>
              <w:pStyle w:val="TAC"/>
              <w:rPr>
                <w:lang w:eastAsia="zh-CN"/>
              </w:rPr>
            </w:pPr>
            <w:r>
              <w:rPr>
                <w:lang w:eastAsia="zh-CN"/>
              </w:rPr>
              <w:t>24</w:t>
            </w:r>
          </w:p>
        </w:tc>
      </w:tr>
      <w:tr w:rsidR="0054360A" w14:paraId="3121EC96"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F301FB0" w14:textId="77777777" w:rsidR="0054360A" w:rsidRDefault="0054360A" w:rsidP="0049107A">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3C944F" w14:textId="77777777" w:rsidR="0054360A" w:rsidRDefault="0054360A" w:rsidP="0049107A">
            <w:pPr>
              <w:pStyle w:val="TAC"/>
              <w:rPr>
                <w:lang w:eastAsia="zh-CN"/>
              </w:rPr>
            </w:pPr>
            <w:r>
              <w:rPr>
                <w:rFonts w:cs="Arial"/>
                <w:szCs w:val="18"/>
              </w:rPr>
              <w:t>6176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12475C" w14:textId="77777777" w:rsidR="0054360A" w:rsidRDefault="0054360A" w:rsidP="0049107A">
            <w:pPr>
              <w:pStyle w:val="TAC"/>
              <w:rPr>
                <w:lang w:eastAsia="zh-CN"/>
              </w:rPr>
            </w:pPr>
            <w:r>
              <w:rPr>
                <w:rFonts w:cs="Arial"/>
                <w:szCs w:val="18"/>
              </w:rPr>
              <w:t>7816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4851CB" w14:textId="77777777" w:rsidR="0054360A" w:rsidRDefault="0054360A" w:rsidP="0049107A">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768327" w14:textId="77777777" w:rsidR="0054360A" w:rsidRDefault="0054360A" w:rsidP="0049107A">
            <w:pPr>
              <w:pStyle w:val="TAC"/>
              <w:rPr>
                <w:lang w:eastAsia="zh-CN"/>
              </w:rPr>
            </w:pPr>
            <w:r>
              <w:rPr>
                <w:rFonts w:cs="Arial"/>
                <w:szCs w:val="18"/>
              </w:rPr>
              <w:t>6008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926807" w14:textId="77777777" w:rsidR="0054360A" w:rsidRDefault="0054360A" w:rsidP="0049107A">
            <w:pPr>
              <w:pStyle w:val="TAC"/>
              <w:rPr>
                <w:lang w:eastAsia="zh-CN"/>
              </w:rPr>
            </w:pPr>
            <w:r>
              <w:rPr>
                <w:rFonts w:cs="Arial"/>
                <w:szCs w:val="18"/>
              </w:rPr>
              <w:t>7608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ADADDB" w14:textId="77777777" w:rsidR="0054360A" w:rsidRDefault="0054360A" w:rsidP="0049107A">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F3982E" w14:textId="77777777" w:rsidR="0054360A" w:rsidRDefault="0054360A" w:rsidP="0049107A">
            <w:pPr>
              <w:pStyle w:val="TAC"/>
              <w:rPr>
                <w:lang w:eastAsia="zh-CN"/>
              </w:rPr>
            </w:pPr>
            <w:r>
              <w:rPr>
                <w:rFonts w:cs="Arial"/>
                <w:szCs w:val="18"/>
              </w:rPr>
              <w:t>8392</w:t>
            </w:r>
          </w:p>
        </w:tc>
      </w:tr>
      <w:tr w:rsidR="0054360A" w14:paraId="28F6E309"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D7E0217" w14:textId="77777777" w:rsidR="0054360A" w:rsidRDefault="0054360A" w:rsidP="0049107A">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23371F" w14:textId="77777777" w:rsidR="0054360A" w:rsidRDefault="0054360A" w:rsidP="0049107A">
            <w:pPr>
              <w:pStyle w:val="TAC"/>
              <w:rPr>
                <w:lang w:eastAsia="zh-CN"/>
              </w:rPr>
            </w:pPr>
            <w:r>
              <w:rPr>
                <w:lang w:eastAsia="zh-CN"/>
              </w:rPr>
              <w:t>28800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068962" w14:textId="77777777" w:rsidR="0054360A" w:rsidRDefault="0054360A" w:rsidP="0049107A">
            <w:pPr>
              <w:pStyle w:val="TAC"/>
              <w:rPr>
                <w:lang w:eastAsia="zh-CN"/>
              </w:rPr>
            </w:pPr>
            <w:r>
              <w:rPr>
                <w:lang w:eastAsia="zh-CN"/>
              </w:rPr>
              <w:t>59904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D16EBC" w14:textId="77777777" w:rsidR="0054360A" w:rsidRDefault="0054360A" w:rsidP="0049107A">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91FF23" w14:textId="77777777" w:rsidR="0054360A" w:rsidRDefault="0054360A" w:rsidP="0049107A">
            <w:pPr>
              <w:pStyle w:val="TAC"/>
              <w:rPr>
                <w:lang w:eastAsia="zh-CN"/>
              </w:rPr>
            </w:pPr>
            <w:r>
              <w:rPr>
                <w:lang w:eastAsia="zh-CN"/>
              </w:rPr>
              <w:t>27648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F59737" w14:textId="77777777" w:rsidR="0054360A" w:rsidRDefault="0054360A" w:rsidP="0049107A">
            <w:pPr>
              <w:pStyle w:val="TAC"/>
              <w:rPr>
                <w:lang w:eastAsia="zh-CN"/>
              </w:rPr>
            </w:pPr>
            <w:r>
              <w:rPr>
                <w:lang w:eastAsia="zh-CN"/>
              </w:rPr>
              <w:t>58752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B6E6FC" w14:textId="77777777" w:rsidR="0054360A" w:rsidRDefault="0054360A" w:rsidP="0049107A">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C80865" w14:textId="77777777" w:rsidR="0054360A" w:rsidRDefault="0054360A" w:rsidP="0049107A">
            <w:pPr>
              <w:pStyle w:val="TAC"/>
              <w:rPr>
                <w:lang w:eastAsia="zh-CN"/>
              </w:rPr>
            </w:pPr>
            <w:r>
              <w:rPr>
                <w:lang w:eastAsia="zh-CN"/>
              </w:rPr>
              <w:t>314496</w:t>
            </w:r>
          </w:p>
        </w:tc>
      </w:tr>
      <w:tr w:rsidR="0054360A" w14:paraId="02F5D926"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27089AB" w14:textId="77777777" w:rsidR="0054360A" w:rsidRDefault="0054360A" w:rsidP="0049107A">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5E1DD7" w14:textId="77777777" w:rsidR="0054360A" w:rsidRDefault="0054360A" w:rsidP="0049107A">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ABAE33" w14:textId="77777777" w:rsidR="0054360A" w:rsidRDefault="0054360A" w:rsidP="0049107A">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46C659" w14:textId="77777777" w:rsidR="0054360A" w:rsidRDefault="0054360A" w:rsidP="0049107A">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342CDB" w14:textId="77777777" w:rsidR="0054360A" w:rsidRDefault="0054360A" w:rsidP="0049107A">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A9B662" w14:textId="77777777" w:rsidR="0054360A" w:rsidRDefault="0054360A" w:rsidP="0049107A">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C6ABDE" w14:textId="77777777" w:rsidR="0054360A" w:rsidRDefault="0054360A" w:rsidP="0049107A">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BC0417" w14:textId="77777777" w:rsidR="0054360A" w:rsidRDefault="0054360A" w:rsidP="0049107A">
            <w:pPr>
              <w:pStyle w:val="TAC"/>
              <w:rPr>
                <w:lang w:eastAsia="zh-CN"/>
              </w:rPr>
            </w:pPr>
            <w:r>
              <w:rPr>
                <w:lang w:eastAsia="zh-CN"/>
              </w:rPr>
              <w:t>78624</w:t>
            </w:r>
          </w:p>
        </w:tc>
      </w:tr>
      <w:tr w:rsidR="0054360A" w14:paraId="6E9B7719" w14:textId="77777777" w:rsidTr="0049107A">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2C9844C6"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68931BB9" w14:textId="77777777" w:rsidR="0054360A" w:rsidRDefault="0054360A" w:rsidP="0049107A">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D34F3B0" w14:textId="77777777" w:rsidR="0054360A" w:rsidRDefault="0054360A" w:rsidP="0054360A">
      <w:pPr>
        <w:rPr>
          <w:noProof/>
          <w:lang w:eastAsia="zh-CN"/>
        </w:rPr>
      </w:pPr>
    </w:p>
    <w:p w14:paraId="53759FA5" w14:textId="77777777" w:rsidR="0054360A" w:rsidRDefault="0054360A" w:rsidP="0054360A">
      <w:pPr>
        <w:rPr>
          <w:noProof/>
          <w:lang w:eastAsia="zh-CN"/>
        </w:rPr>
      </w:pPr>
    </w:p>
    <w:p w14:paraId="627A6EAE" w14:textId="77777777" w:rsidR="0054360A" w:rsidRDefault="0054360A" w:rsidP="0054360A">
      <w:pPr>
        <w:pStyle w:val="TH"/>
        <w:rPr>
          <w:lang w:eastAsia="zh-CN"/>
        </w:rPr>
      </w:pPr>
      <w:r>
        <w:rPr>
          <w:rFonts w:eastAsia="Malgun Gothic"/>
        </w:rPr>
        <w:lastRenderedPageBreak/>
        <w:t>Table A.2.3-3: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234C5E2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F4FF14"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EA4B08" w14:textId="77777777" w:rsidR="0054360A" w:rsidRDefault="0054360A" w:rsidP="0049107A">
            <w:pPr>
              <w:pStyle w:val="TAH"/>
            </w:pPr>
            <w:r>
              <w:rPr>
                <w:lang w:eastAsia="zh-CN"/>
              </w:rPr>
              <w:t>D-FR2-A.2.3-1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1E30" w14:textId="77777777" w:rsidR="0054360A" w:rsidRDefault="0054360A" w:rsidP="0049107A">
            <w:pPr>
              <w:pStyle w:val="TAH"/>
            </w:pPr>
            <w:r>
              <w:rPr>
                <w:lang w:eastAsia="zh-CN"/>
              </w:rPr>
              <w:t>D-FR2-A.2.3-2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8BFEAF" w14:textId="77777777" w:rsidR="0054360A" w:rsidRDefault="0054360A" w:rsidP="0049107A">
            <w:pPr>
              <w:pStyle w:val="TAH"/>
            </w:pPr>
            <w:r>
              <w:rPr>
                <w:lang w:eastAsia="zh-CN"/>
              </w:rPr>
              <w:t>D-FR2-A.2.3-3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68B50" w14:textId="77777777" w:rsidR="0054360A" w:rsidRDefault="0054360A" w:rsidP="0049107A">
            <w:pPr>
              <w:pStyle w:val="TAH"/>
            </w:pPr>
            <w:r>
              <w:rPr>
                <w:lang w:eastAsia="zh-CN"/>
              </w:rPr>
              <w:t>D-FR2-A.2.3-4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0B7321" w14:textId="77777777" w:rsidR="0054360A" w:rsidRDefault="0054360A" w:rsidP="0049107A">
            <w:pPr>
              <w:pStyle w:val="TAH"/>
            </w:pPr>
            <w:r>
              <w:rPr>
                <w:lang w:eastAsia="zh-CN"/>
              </w:rPr>
              <w:t>D-FR2-A.2.3-5</w:t>
            </w:r>
          </w:p>
        </w:tc>
      </w:tr>
      <w:tr w:rsidR="0054360A" w14:paraId="21C8180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3C4DB9B"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299030"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8D7B32"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BC0D73"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5CB7EA"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085C41" w14:textId="77777777" w:rsidR="0054360A" w:rsidRDefault="0054360A" w:rsidP="0049107A">
            <w:pPr>
              <w:pStyle w:val="TAC"/>
            </w:pPr>
            <w:r>
              <w:rPr>
                <w:lang w:eastAsia="zh-CN"/>
              </w:rPr>
              <w:t>120</w:t>
            </w:r>
          </w:p>
        </w:tc>
      </w:tr>
      <w:tr w:rsidR="0054360A" w14:paraId="3E69841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4FC767"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A166A0"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AE868"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E2C747"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03E568"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848EDC" w14:textId="77777777" w:rsidR="0054360A" w:rsidRDefault="0054360A" w:rsidP="0049107A">
            <w:pPr>
              <w:pStyle w:val="TAC"/>
              <w:rPr>
                <w:rFonts w:eastAsia="Yu Mincho"/>
              </w:rPr>
            </w:pPr>
            <w:r>
              <w:rPr>
                <w:rFonts w:eastAsia="Yu Mincho"/>
              </w:rPr>
              <w:t>132</w:t>
            </w:r>
          </w:p>
        </w:tc>
      </w:tr>
      <w:tr w:rsidR="0054360A" w14:paraId="6C57D25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FD04B3"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AA3686"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FA70F2" w14:textId="77777777" w:rsidR="0054360A" w:rsidRDefault="0054360A" w:rsidP="0049107A">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CBCB94"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4DDA8A"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597A8" w14:textId="77777777" w:rsidR="0054360A" w:rsidRDefault="0054360A" w:rsidP="0049107A">
            <w:pPr>
              <w:pStyle w:val="TAC"/>
              <w:rPr>
                <w:lang w:eastAsia="zh-CN"/>
              </w:rPr>
            </w:pPr>
            <w:r>
              <w:rPr>
                <w:lang w:eastAsia="zh-CN"/>
              </w:rPr>
              <w:t>9</w:t>
            </w:r>
          </w:p>
        </w:tc>
      </w:tr>
      <w:tr w:rsidR="0054360A" w14:paraId="124F1C7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2DF475"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7E8AB"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75E2DC" w14:textId="77777777" w:rsidR="0054360A" w:rsidRDefault="0054360A" w:rsidP="0049107A">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8CC1A7"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DF231"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1296D" w14:textId="77777777" w:rsidR="0054360A" w:rsidRDefault="0054360A" w:rsidP="0049107A">
            <w:pPr>
              <w:pStyle w:val="TAC"/>
              <w:rPr>
                <w:lang w:eastAsia="zh-CN"/>
              </w:rPr>
            </w:pPr>
            <w:r>
              <w:rPr>
                <w:lang w:eastAsia="zh-CN"/>
              </w:rPr>
              <w:t>16QAM</w:t>
            </w:r>
          </w:p>
        </w:tc>
      </w:tr>
      <w:tr w:rsidR="0054360A" w14:paraId="0F34FD9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037087" w14:textId="37B58B90"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008B1D"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5A77B" w14:textId="77777777" w:rsidR="0054360A" w:rsidRDefault="0054360A" w:rsidP="0049107A">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572071"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46FEE"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6F86A" w14:textId="77777777" w:rsidR="0054360A" w:rsidRDefault="0054360A" w:rsidP="0049107A">
            <w:pPr>
              <w:pStyle w:val="TAC"/>
              <w:rPr>
                <w:lang w:eastAsia="zh-CN"/>
              </w:rPr>
            </w:pPr>
            <w:r>
              <w:rPr>
                <w:rFonts w:eastAsia="Malgun Gothic"/>
              </w:rPr>
              <w:t>658/1024</w:t>
            </w:r>
          </w:p>
        </w:tc>
      </w:tr>
      <w:tr w:rsidR="0054360A" w14:paraId="130F539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EF024F2"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C65B7D" w14:textId="77777777" w:rsidR="0054360A" w:rsidRDefault="0054360A" w:rsidP="0049107A">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B0A2C1" w14:textId="77777777" w:rsidR="0054360A" w:rsidRDefault="0054360A" w:rsidP="0049107A">
            <w:pPr>
              <w:pStyle w:val="TAC"/>
            </w:pPr>
            <w:r>
              <w:t>36896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607F83" w14:textId="77777777" w:rsidR="0054360A" w:rsidRDefault="0054360A" w:rsidP="0049107A">
            <w:pPr>
              <w:pStyle w:val="TAC"/>
            </w:pPr>
            <w:r>
              <w:t>8968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087D50" w14:textId="77777777" w:rsidR="0054360A" w:rsidRDefault="0054360A" w:rsidP="0049107A">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BC2CCC" w14:textId="77777777" w:rsidR="0054360A" w:rsidRDefault="0054360A" w:rsidP="0049107A">
            <w:pPr>
              <w:pStyle w:val="TAC"/>
            </w:pPr>
            <w:r>
              <w:t>36896</w:t>
            </w:r>
          </w:p>
        </w:tc>
      </w:tr>
      <w:tr w:rsidR="0054360A" w14:paraId="4F1FF64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05CA20"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280F68"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E3E431"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61CB8"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88E6B"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FC74F6" w14:textId="77777777" w:rsidR="0054360A" w:rsidRDefault="0054360A" w:rsidP="0049107A">
            <w:pPr>
              <w:pStyle w:val="TAC"/>
            </w:pPr>
            <w:r>
              <w:rPr>
                <w:szCs w:val="18"/>
              </w:rPr>
              <w:t>24</w:t>
            </w:r>
          </w:p>
        </w:tc>
      </w:tr>
      <w:tr w:rsidR="0054360A" w14:paraId="1CCD5CF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837033E"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841D05"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A04D6"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784C2C"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0F2A4D"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6782D" w14:textId="77777777" w:rsidR="0054360A" w:rsidRDefault="0054360A" w:rsidP="0049107A">
            <w:pPr>
              <w:pStyle w:val="TAC"/>
            </w:pPr>
            <w:r>
              <w:rPr>
                <w:szCs w:val="18"/>
              </w:rPr>
              <w:t>24</w:t>
            </w:r>
          </w:p>
        </w:tc>
      </w:tr>
      <w:tr w:rsidR="0054360A" w14:paraId="25A2F1B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D7565DA"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D10D0C" w14:textId="77777777" w:rsidR="0054360A" w:rsidRDefault="0054360A" w:rsidP="0049107A">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E6FAF" w14:textId="77777777" w:rsidR="0054360A" w:rsidRDefault="0054360A" w:rsidP="0049107A">
            <w:pPr>
              <w:pStyle w:val="TAC"/>
            </w:pPr>
            <w:r>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3F5CD2" w14:textId="77777777" w:rsidR="0054360A" w:rsidRDefault="0054360A" w:rsidP="0049107A">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D8D2BC" w14:textId="77777777" w:rsidR="0054360A" w:rsidRDefault="0054360A" w:rsidP="0049107A">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194619" w14:textId="77777777" w:rsidR="0054360A" w:rsidRDefault="0054360A" w:rsidP="0049107A">
            <w:pPr>
              <w:pStyle w:val="TAC"/>
            </w:pPr>
            <w:r>
              <w:t>5</w:t>
            </w:r>
          </w:p>
        </w:tc>
      </w:tr>
      <w:tr w:rsidR="0054360A" w14:paraId="1460184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1FE201"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2E291E" w14:textId="77777777" w:rsidR="0054360A" w:rsidRDefault="0054360A" w:rsidP="0049107A">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EC14FB" w14:textId="77777777" w:rsidR="0054360A" w:rsidRDefault="0054360A" w:rsidP="0049107A">
            <w:pPr>
              <w:pStyle w:val="TAC"/>
            </w:pPr>
            <w:r>
              <w:rPr>
                <w:lang w:eastAsia="zh-CN"/>
              </w:rPr>
              <w:t>7408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ED93B0" w14:textId="77777777" w:rsidR="0054360A" w:rsidRDefault="0054360A" w:rsidP="0049107A">
            <w:pPr>
              <w:pStyle w:val="TAC"/>
            </w:pPr>
            <w:r>
              <w:rPr>
                <w:lang w:eastAsia="zh-CN"/>
              </w:rPr>
              <w:t>4520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478ABF" w14:textId="77777777" w:rsidR="0054360A" w:rsidRDefault="0054360A" w:rsidP="0049107A">
            <w:pPr>
              <w:pStyle w:val="TAC"/>
            </w:pPr>
            <w:r>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2A9FC" w14:textId="77777777" w:rsidR="0054360A" w:rsidRDefault="0054360A" w:rsidP="0049107A">
            <w:pPr>
              <w:pStyle w:val="TAC"/>
            </w:pPr>
            <w:r>
              <w:rPr>
                <w:lang w:eastAsia="zh-CN"/>
              </w:rPr>
              <w:t>7408</w:t>
            </w:r>
          </w:p>
        </w:tc>
      </w:tr>
      <w:tr w:rsidR="0054360A" w14:paraId="4C02EA3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8FBBF3"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2A2B8D" w14:textId="77777777" w:rsidR="0054360A" w:rsidRDefault="0054360A" w:rsidP="0049107A">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584A3" w14:textId="77777777" w:rsidR="0054360A" w:rsidRDefault="0054360A" w:rsidP="0049107A">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4E0E79" w14:textId="77777777" w:rsidR="0054360A" w:rsidRDefault="0054360A" w:rsidP="0049107A">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E06B6" w14:textId="77777777" w:rsidR="0054360A" w:rsidRDefault="0054360A" w:rsidP="0049107A">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A423EB" w14:textId="77777777" w:rsidR="0054360A" w:rsidRDefault="0054360A" w:rsidP="0049107A">
            <w:pPr>
              <w:pStyle w:val="TAC"/>
            </w:pPr>
            <w:r>
              <w:t>57024</w:t>
            </w:r>
          </w:p>
        </w:tc>
      </w:tr>
      <w:tr w:rsidR="0054360A" w14:paraId="4BD4AF1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E096A7"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004782" w14:textId="77777777" w:rsidR="0054360A" w:rsidRDefault="0054360A" w:rsidP="0049107A">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C3FA9A" w14:textId="77777777" w:rsidR="0054360A" w:rsidRDefault="0054360A" w:rsidP="0049107A">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71BE83" w14:textId="77777777" w:rsidR="0054360A" w:rsidRDefault="0054360A" w:rsidP="0049107A">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675E3" w14:textId="77777777" w:rsidR="0054360A" w:rsidRDefault="0054360A" w:rsidP="0049107A">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057E8C" w14:textId="77777777" w:rsidR="0054360A" w:rsidRDefault="0054360A" w:rsidP="0049107A">
            <w:pPr>
              <w:pStyle w:val="TAC"/>
            </w:pPr>
            <w:r>
              <w:t>14256</w:t>
            </w:r>
          </w:p>
        </w:tc>
      </w:tr>
      <w:tr w:rsidR="0054360A" w14:paraId="3F14BA24"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94D7399"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6B588C8C"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1935C47B" w14:textId="77777777" w:rsidR="0054360A" w:rsidRDefault="0054360A" w:rsidP="0054360A">
      <w:pPr>
        <w:rPr>
          <w:lang w:eastAsia="zh-CN"/>
        </w:rPr>
      </w:pPr>
    </w:p>
    <w:p w14:paraId="3EBF6E83" w14:textId="77777777" w:rsidR="0054360A" w:rsidRDefault="0054360A" w:rsidP="0054360A">
      <w:pPr>
        <w:pStyle w:val="TH"/>
        <w:rPr>
          <w:lang w:eastAsia="zh-CN"/>
        </w:rPr>
      </w:pPr>
      <w:r>
        <w:rPr>
          <w:rFonts w:eastAsia="Malgun Gothic"/>
        </w:rPr>
        <w:t>Table A.2.3-4: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7EEBBDF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0FF6A89"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A6E687" w14:textId="77777777" w:rsidR="0054360A" w:rsidRDefault="0054360A" w:rsidP="0049107A">
            <w:pPr>
              <w:pStyle w:val="TAH"/>
            </w:pPr>
            <w:r>
              <w:rPr>
                <w:lang w:eastAsia="zh-CN"/>
              </w:rPr>
              <w:t>D-FR2-A.2.3-6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E6C44D" w14:textId="77777777" w:rsidR="0054360A" w:rsidRDefault="0054360A" w:rsidP="0049107A">
            <w:pPr>
              <w:pStyle w:val="TAH"/>
            </w:pPr>
            <w:r>
              <w:rPr>
                <w:lang w:eastAsia="zh-CN"/>
              </w:rPr>
              <w:t>D-FR2-A.2.3-7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05902B" w14:textId="77777777" w:rsidR="0054360A" w:rsidRDefault="0054360A" w:rsidP="0049107A">
            <w:pPr>
              <w:pStyle w:val="TAH"/>
            </w:pPr>
            <w:r>
              <w:rPr>
                <w:lang w:eastAsia="zh-CN"/>
              </w:rPr>
              <w:t>D-FR2-A.2.3-8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8A56D" w14:textId="77777777" w:rsidR="0054360A" w:rsidRDefault="0054360A" w:rsidP="0049107A">
            <w:pPr>
              <w:pStyle w:val="TAH"/>
            </w:pPr>
            <w:r>
              <w:rPr>
                <w:lang w:eastAsia="zh-CN"/>
              </w:rPr>
              <w:t>D-FR2-A.2.3-9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F1E56" w14:textId="77777777" w:rsidR="0054360A" w:rsidRDefault="0054360A" w:rsidP="0049107A">
            <w:pPr>
              <w:pStyle w:val="TAH"/>
            </w:pPr>
            <w:r>
              <w:rPr>
                <w:lang w:eastAsia="zh-CN"/>
              </w:rPr>
              <w:t>D-FR2-A.2.3-10</w:t>
            </w:r>
          </w:p>
        </w:tc>
      </w:tr>
      <w:tr w:rsidR="0054360A" w14:paraId="5BC0355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E41FE0"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A79830"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862BAC"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465534"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3F7F23"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D33FD" w14:textId="77777777" w:rsidR="0054360A" w:rsidRDefault="0054360A" w:rsidP="0049107A">
            <w:pPr>
              <w:pStyle w:val="TAC"/>
            </w:pPr>
            <w:r>
              <w:rPr>
                <w:lang w:eastAsia="zh-CN"/>
              </w:rPr>
              <w:t>120</w:t>
            </w:r>
          </w:p>
        </w:tc>
      </w:tr>
      <w:tr w:rsidR="0054360A" w14:paraId="02E5368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CA5E68"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94B0E5"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3176F"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B6D9C9"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DD368"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33F906" w14:textId="77777777" w:rsidR="0054360A" w:rsidRDefault="0054360A" w:rsidP="0049107A">
            <w:pPr>
              <w:pStyle w:val="TAC"/>
              <w:rPr>
                <w:rFonts w:eastAsia="Yu Mincho"/>
              </w:rPr>
            </w:pPr>
            <w:r>
              <w:rPr>
                <w:rFonts w:eastAsia="Yu Mincho"/>
              </w:rPr>
              <w:t>132</w:t>
            </w:r>
          </w:p>
        </w:tc>
      </w:tr>
      <w:tr w:rsidR="0054360A" w14:paraId="71B5DA8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694FE7"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2B249E"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2887C2" w14:textId="77777777" w:rsidR="0054360A" w:rsidRDefault="0054360A" w:rsidP="0049107A">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ECE675"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51ED33"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057712" w14:textId="77777777" w:rsidR="0054360A" w:rsidRDefault="0054360A" w:rsidP="0049107A">
            <w:pPr>
              <w:pStyle w:val="TAC"/>
              <w:rPr>
                <w:lang w:eastAsia="zh-CN"/>
              </w:rPr>
            </w:pPr>
            <w:r>
              <w:rPr>
                <w:lang w:eastAsia="zh-CN"/>
              </w:rPr>
              <w:t>9</w:t>
            </w:r>
          </w:p>
        </w:tc>
      </w:tr>
      <w:tr w:rsidR="0054360A" w14:paraId="2059E97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8E84CD"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899932"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C6DC25" w14:textId="77777777" w:rsidR="0054360A" w:rsidRDefault="0054360A" w:rsidP="0049107A">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F84E22"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DA4E43"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F926FE" w14:textId="77777777" w:rsidR="0054360A" w:rsidRDefault="0054360A" w:rsidP="0049107A">
            <w:pPr>
              <w:pStyle w:val="TAC"/>
              <w:rPr>
                <w:lang w:eastAsia="zh-CN"/>
              </w:rPr>
            </w:pPr>
            <w:r>
              <w:rPr>
                <w:lang w:eastAsia="zh-CN"/>
              </w:rPr>
              <w:t>16QAM</w:t>
            </w:r>
          </w:p>
        </w:tc>
      </w:tr>
      <w:tr w:rsidR="0054360A" w14:paraId="1420DF6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5F4D22" w14:textId="4AB7F40B"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1EDA55"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AAC593" w14:textId="77777777" w:rsidR="0054360A" w:rsidRDefault="0054360A" w:rsidP="0049107A">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6A51F4"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69DF0"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5BEAD" w14:textId="77777777" w:rsidR="0054360A" w:rsidRDefault="0054360A" w:rsidP="0049107A">
            <w:pPr>
              <w:pStyle w:val="TAC"/>
              <w:rPr>
                <w:lang w:eastAsia="zh-CN"/>
              </w:rPr>
            </w:pPr>
            <w:r>
              <w:rPr>
                <w:rFonts w:eastAsia="Malgun Gothic"/>
              </w:rPr>
              <w:t>658/1024</w:t>
            </w:r>
          </w:p>
        </w:tc>
      </w:tr>
      <w:tr w:rsidR="0054360A" w14:paraId="751A269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27ED47"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C69BBA" w14:textId="77777777" w:rsidR="0054360A" w:rsidRDefault="0054360A" w:rsidP="0049107A">
            <w:pPr>
              <w:pStyle w:val="TAC"/>
            </w:pPr>
            <w:r>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510DBC" w14:textId="77777777" w:rsidR="0054360A" w:rsidRDefault="0054360A" w:rsidP="0049107A">
            <w:pPr>
              <w:pStyle w:val="TAC"/>
            </w:pPr>
            <w:r>
              <w:t>73776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888CA3" w14:textId="77777777" w:rsidR="0054360A" w:rsidRDefault="0054360A" w:rsidP="0049107A">
            <w:pPr>
              <w:pStyle w:val="TAC"/>
            </w:pPr>
            <w:r>
              <w:t>17928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80A8E" w14:textId="77777777" w:rsidR="0054360A" w:rsidRDefault="0054360A" w:rsidP="0049107A">
            <w:pPr>
              <w:pStyle w:val="TAC"/>
            </w:pPr>
            <w:r>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9AC0D" w14:textId="77777777" w:rsidR="0054360A" w:rsidRDefault="0054360A" w:rsidP="0049107A">
            <w:pPr>
              <w:pStyle w:val="TAC"/>
            </w:pPr>
            <w:r>
              <w:t>73776</w:t>
            </w:r>
          </w:p>
        </w:tc>
      </w:tr>
      <w:tr w:rsidR="0054360A" w14:paraId="5F25D5F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486893"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E0758A"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0A1A6E"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A4CBFF"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32CDE7"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11EFB6" w14:textId="77777777" w:rsidR="0054360A" w:rsidRDefault="0054360A" w:rsidP="0049107A">
            <w:pPr>
              <w:pStyle w:val="TAC"/>
            </w:pPr>
            <w:r>
              <w:rPr>
                <w:szCs w:val="18"/>
              </w:rPr>
              <w:t>24</w:t>
            </w:r>
          </w:p>
        </w:tc>
      </w:tr>
      <w:tr w:rsidR="0054360A" w14:paraId="1CD44D4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98E04B9"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581C8C"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4C23EB"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0AA7EA"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D8A908"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95666" w14:textId="77777777" w:rsidR="0054360A" w:rsidRDefault="0054360A" w:rsidP="0049107A">
            <w:pPr>
              <w:pStyle w:val="TAC"/>
            </w:pPr>
            <w:r>
              <w:rPr>
                <w:szCs w:val="18"/>
              </w:rPr>
              <w:t>24</w:t>
            </w:r>
          </w:p>
        </w:tc>
      </w:tr>
      <w:tr w:rsidR="0054360A" w14:paraId="0EB7D16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A4E4C0"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E85253" w14:textId="77777777" w:rsidR="0054360A" w:rsidRDefault="0054360A" w:rsidP="0049107A">
            <w:pPr>
              <w:pStyle w:val="TAC"/>
            </w:pPr>
            <w: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F2F4" w14:textId="77777777" w:rsidR="0054360A" w:rsidRDefault="0054360A" w:rsidP="0049107A">
            <w:pPr>
              <w:pStyle w:val="TAC"/>
            </w:pPr>
            <w: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3721FA" w14:textId="77777777" w:rsidR="0054360A" w:rsidRDefault="0054360A" w:rsidP="0049107A">
            <w:pPr>
              <w:pStyle w:val="TAC"/>
            </w:pPr>
            <w:r>
              <w:rPr>
                <w:szCs w:val="18"/>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1F5B85" w14:textId="77777777" w:rsidR="0054360A" w:rsidRDefault="0054360A" w:rsidP="0049107A">
            <w:pPr>
              <w:pStyle w:val="TAC"/>
            </w:pPr>
            <w: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06E624" w14:textId="77777777" w:rsidR="0054360A" w:rsidRDefault="0054360A" w:rsidP="0049107A">
            <w:pPr>
              <w:pStyle w:val="TAC"/>
            </w:pPr>
            <w:r>
              <w:t>9</w:t>
            </w:r>
          </w:p>
        </w:tc>
      </w:tr>
      <w:tr w:rsidR="0054360A" w14:paraId="776D091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E99D49"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43C1D3" w14:textId="77777777" w:rsidR="0054360A" w:rsidRDefault="0054360A" w:rsidP="0049107A">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FA05B" w14:textId="77777777" w:rsidR="0054360A" w:rsidRDefault="0054360A" w:rsidP="0049107A">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67A1B1" w14:textId="77777777" w:rsidR="0054360A" w:rsidRDefault="0054360A" w:rsidP="0049107A">
            <w:pPr>
              <w:pStyle w:val="TAC"/>
            </w:pPr>
            <w:r>
              <w:rPr>
                <w:lang w:eastAsia="zh-CN"/>
              </w:rPr>
              <w:t>6008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2ECF3" w14:textId="77777777" w:rsidR="0054360A" w:rsidRDefault="0054360A" w:rsidP="0049107A">
            <w:pPr>
              <w:pStyle w:val="TAC"/>
            </w:pPr>
            <w:r>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390477" w14:textId="77777777" w:rsidR="0054360A" w:rsidRDefault="0054360A" w:rsidP="0049107A">
            <w:pPr>
              <w:pStyle w:val="TAC"/>
            </w:pPr>
            <w:r>
              <w:rPr>
                <w:lang w:eastAsia="zh-CN"/>
              </w:rPr>
              <w:t>8224</w:t>
            </w:r>
          </w:p>
        </w:tc>
      </w:tr>
      <w:tr w:rsidR="0054360A" w14:paraId="48DD7A7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01C817"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65D806" w14:textId="77777777" w:rsidR="0054360A" w:rsidRDefault="0054360A" w:rsidP="0049107A">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1D2477" w14:textId="77777777" w:rsidR="0054360A" w:rsidRDefault="0054360A" w:rsidP="0049107A">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0CAB3F" w14:textId="77777777" w:rsidR="0054360A" w:rsidRDefault="0054360A" w:rsidP="0049107A">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124456" w14:textId="77777777" w:rsidR="0054360A" w:rsidRDefault="0054360A" w:rsidP="0049107A">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D476C7" w14:textId="77777777" w:rsidR="0054360A" w:rsidRDefault="0054360A" w:rsidP="0049107A">
            <w:pPr>
              <w:pStyle w:val="TAC"/>
            </w:pPr>
            <w:r>
              <w:t>114048</w:t>
            </w:r>
          </w:p>
        </w:tc>
      </w:tr>
      <w:tr w:rsidR="0054360A" w14:paraId="6CF0D34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B0470D"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A2A86C" w14:textId="77777777" w:rsidR="0054360A" w:rsidRDefault="0054360A" w:rsidP="0049107A">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403E4" w14:textId="77777777" w:rsidR="0054360A" w:rsidRDefault="0054360A" w:rsidP="0049107A">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B5EE56" w14:textId="77777777" w:rsidR="0054360A" w:rsidRDefault="0054360A" w:rsidP="0049107A">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852F08" w14:textId="77777777" w:rsidR="0054360A" w:rsidRDefault="0054360A" w:rsidP="0049107A">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A4549" w14:textId="77777777" w:rsidR="0054360A" w:rsidRDefault="0054360A" w:rsidP="0049107A">
            <w:pPr>
              <w:pStyle w:val="TAC"/>
            </w:pPr>
            <w:r>
              <w:t>28512</w:t>
            </w:r>
          </w:p>
        </w:tc>
      </w:tr>
      <w:tr w:rsidR="0054360A" w14:paraId="5AE94E50"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DE5B80F"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20D30812"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436E409C" w14:textId="77777777" w:rsidR="0054360A" w:rsidRDefault="0054360A" w:rsidP="0054360A">
      <w:pPr>
        <w:rPr>
          <w:rFonts w:eastAsia="Malgun Gothic"/>
        </w:rPr>
      </w:pPr>
    </w:p>
    <w:p w14:paraId="77B16993" w14:textId="77777777" w:rsidR="0054360A" w:rsidRDefault="0054360A" w:rsidP="0054360A">
      <w:pPr>
        <w:pStyle w:val="TH"/>
        <w:rPr>
          <w:lang w:eastAsia="zh-CN"/>
        </w:rPr>
      </w:pPr>
      <w:r>
        <w:rPr>
          <w:rFonts w:eastAsia="Malgun Gothic"/>
        </w:rPr>
        <w:lastRenderedPageBreak/>
        <w:t>Table A.2.3-5: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72E4261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C2C227D"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33F970" w14:textId="77777777" w:rsidR="0054360A" w:rsidRDefault="0054360A" w:rsidP="0049107A">
            <w:pPr>
              <w:pStyle w:val="TAH"/>
            </w:pPr>
            <w:r>
              <w:rPr>
                <w:lang w:eastAsia="zh-CN"/>
              </w:rPr>
              <w:t>D-FR2-A.2.3-11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F52A6A" w14:textId="77777777" w:rsidR="0054360A" w:rsidRDefault="0054360A" w:rsidP="0049107A">
            <w:pPr>
              <w:pStyle w:val="TAH"/>
            </w:pPr>
            <w:r>
              <w:rPr>
                <w:lang w:eastAsia="zh-CN"/>
              </w:rPr>
              <w:t>D-FR2-A.2.3-12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68C733" w14:textId="77777777" w:rsidR="0054360A" w:rsidRDefault="0054360A" w:rsidP="0049107A">
            <w:pPr>
              <w:pStyle w:val="TAH"/>
            </w:pPr>
            <w:r>
              <w:rPr>
                <w:lang w:eastAsia="zh-CN"/>
              </w:rPr>
              <w:t>D-FR2-A.2.3-13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ECD31" w14:textId="77777777" w:rsidR="0054360A" w:rsidRDefault="0054360A" w:rsidP="0049107A">
            <w:pPr>
              <w:pStyle w:val="TAH"/>
            </w:pPr>
            <w:r>
              <w:rPr>
                <w:lang w:eastAsia="zh-CN"/>
              </w:rPr>
              <w:t>D-FR2-A.2.3-14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028639" w14:textId="77777777" w:rsidR="0054360A" w:rsidRDefault="0054360A" w:rsidP="0049107A">
            <w:pPr>
              <w:pStyle w:val="TAH"/>
            </w:pPr>
            <w:r>
              <w:rPr>
                <w:lang w:eastAsia="zh-CN"/>
              </w:rPr>
              <w:t>D-FR2-A.2.3-15</w:t>
            </w:r>
          </w:p>
        </w:tc>
      </w:tr>
      <w:tr w:rsidR="0054360A" w14:paraId="1E9F810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9694C7"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D66E55"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39D20"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FC459"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DC3737"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3F0B40" w14:textId="77777777" w:rsidR="0054360A" w:rsidRDefault="0054360A" w:rsidP="0049107A">
            <w:pPr>
              <w:pStyle w:val="TAC"/>
            </w:pPr>
            <w:r>
              <w:rPr>
                <w:lang w:eastAsia="zh-CN"/>
              </w:rPr>
              <w:t>120</w:t>
            </w:r>
          </w:p>
        </w:tc>
      </w:tr>
      <w:tr w:rsidR="0054360A" w14:paraId="0EF220EB"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2596CC"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17053A"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3031DF"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F633DE"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0AF27"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BC4D66" w14:textId="77777777" w:rsidR="0054360A" w:rsidRDefault="0054360A" w:rsidP="0049107A">
            <w:pPr>
              <w:pStyle w:val="TAC"/>
              <w:rPr>
                <w:rFonts w:eastAsia="Yu Mincho"/>
              </w:rPr>
            </w:pPr>
            <w:r>
              <w:rPr>
                <w:rFonts w:eastAsia="Yu Mincho"/>
              </w:rPr>
              <w:t>132</w:t>
            </w:r>
          </w:p>
        </w:tc>
      </w:tr>
      <w:tr w:rsidR="0054360A" w14:paraId="15B9E35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9E58958"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D2FB16"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78097" w14:textId="77777777" w:rsidR="0054360A" w:rsidRDefault="0054360A" w:rsidP="0049107A">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0CF599"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36D921"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34AC12" w14:textId="77777777" w:rsidR="0054360A" w:rsidRDefault="0054360A" w:rsidP="0049107A">
            <w:pPr>
              <w:pStyle w:val="TAC"/>
              <w:rPr>
                <w:lang w:eastAsia="zh-CN"/>
              </w:rPr>
            </w:pPr>
            <w:r>
              <w:rPr>
                <w:lang w:eastAsia="zh-CN"/>
              </w:rPr>
              <w:t>8</w:t>
            </w:r>
          </w:p>
        </w:tc>
      </w:tr>
      <w:tr w:rsidR="0054360A" w14:paraId="6C091C5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5442CD"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93680D"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0B6954" w14:textId="77777777" w:rsidR="0054360A" w:rsidRDefault="0054360A" w:rsidP="0049107A">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D4949B"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5D706"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6DD6B" w14:textId="77777777" w:rsidR="0054360A" w:rsidRDefault="0054360A" w:rsidP="0049107A">
            <w:pPr>
              <w:pStyle w:val="TAC"/>
              <w:rPr>
                <w:lang w:eastAsia="zh-CN"/>
              </w:rPr>
            </w:pPr>
            <w:r>
              <w:rPr>
                <w:lang w:eastAsia="zh-CN"/>
              </w:rPr>
              <w:t>16QAM</w:t>
            </w:r>
          </w:p>
        </w:tc>
      </w:tr>
      <w:tr w:rsidR="0054360A" w14:paraId="3906B70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91714D" w14:textId="0E1A36F2"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B47143"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69EC76" w14:textId="77777777" w:rsidR="0054360A" w:rsidRDefault="0054360A" w:rsidP="0049107A">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A12B89"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FD0E2"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CD24B9" w14:textId="77777777" w:rsidR="0054360A" w:rsidRDefault="0054360A" w:rsidP="0049107A">
            <w:pPr>
              <w:pStyle w:val="TAC"/>
              <w:rPr>
                <w:lang w:eastAsia="zh-CN"/>
              </w:rPr>
            </w:pPr>
            <w:r>
              <w:rPr>
                <w:rFonts w:eastAsia="Malgun Gothic"/>
              </w:rPr>
              <w:t>658/1024</w:t>
            </w:r>
          </w:p>
        </w:tc>
      </w:tr>
      <w:tr w:rsidR="0054360A" w14:paraId="7B13760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A78D7C"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EBAC02" w14:textId="77777777" w:rsidR="0054360A" w:rsidRDefault="0054360A" w:rsidP="0049107A">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29A07" w14:textId="77777777" w:rsidR="0054360A" w:rsidRDefault="0054360A" w:rsidP="0049107A">
            <w:pPr>
              <w:pStyle w:val="TAC"/>
            </w:pPr>
            <w:r>
              <w:rPr>
                <w:rFonts w:cs="Arial"/>
                <w:szCs w:val="18"/>
              </w:rPr>
              <w:t>32776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4BB517" w14:textId="77777777" w:rsidR="0054360A" w:rsidRDefault="0054360A" w:rsidP="0049107A">
            <w:pPr>
              <w:pStyle w:val="TAC"/>
            </w:pPr>
            <w:r>
              <w:t>7936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F162F" w14:textId="77777777" w:rsidR="0054360A" w:rsidRDefault="0054360A" w:rsidP="0049107A">
            <w:pPr>
              <w:pStyle w:val="TAC"/>
            </w:pPr>
            <w:r>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B2F951" w14:textId="77777777" w:rsidR="0054360A" w:rsidRDefault="0054360A" w:rsidP="0049107A">
            <w:pPr>
              <w:pStyle w:val="TAC"/>
            </w:pPr>
            <w:r>
              <w:rPr>
                <w:rFonts w:cs="Arial"/>
                <w:szCs w:val="18"/>
              </w:rPr>
              <w:t>32776</w:t>
            </w:r>
          </w:p>
        </w:tc>
      </w:tr>
      <w:tr w:rsidR="0054360A" w14:paraId="16BA597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A325E9"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F226CB" w14:textId="77777777" w:rsidR="0054360A" w:rsidRDefault="0054360A" w:rsidP="0049107A">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C74110" w14:textId="77777777" w:rsidR="0054360A" w:rsidRDefault="0054360A" w:rsidP="0049107A">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1804D1" w14:textId="77777777" w:rsidR="0054360A" w:rsidRDefault="0054360A" w:rsidP="0049107A">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D7F19" w14:textId="77777777" w:rsidR="0054360A" w:rsidRDefault="0054360A" w:rsidP="0049107A">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81AC42" w14:textId="77777777" w:rsidR="0054360A" w:rsidRDefault="0054360A" w:rsidP="0049107A">
            <w:pPr>
              <w:pStyle w:val="TAC"/>
            </w:pPr>
            <w:r>
              <w:rPr>
                <w:rFonts w:cs="Arial"/>
                <w:szCs w:val="18"/>
              </w:rPr>
              <w:t>24</w:t>
            </w:r>
          </w:p>
        </w:tc>
      </w:tr>
      <w:tr w:rsidR="0054360A" w14:paraId="477A3841"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05E21A"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BFACB4" w14:textId="77777777" w:rsidR="0054360A" w:rsidRDefault="0054360A" w:rsidP="0049107A">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514425" w14:textId="77777777" w:rsidR="0054360A" w:rsidRDefault="0054360A" w:rsidP="0049107A">
            <w:pPr>
              <w:pStyle w:val="TAC"/>
            </w:pPr>
            <w:r>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AFEF3F" w14:textId="77777777" w:rsidR="0054360A" w:rsidRDefault="0054360A" w:rsidP="0049107A">
            <w:pPr>
              <w:pStyle w:val="TAC"/>
            </w:pPr>
            <w:r>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7A1961" w14:textId="77777777" w:rsidR="0054360A" w:rsidRDefault="0054360A" w:rsidP="0049107A">
            <w:pPr>
              <w:pStyle w:val="TAC"/>
            </w:pPr>
            <w:r>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2C81BD" w14:textId="77777777" w:rsidR="0054360A" w:rsidRDefault="0054360A" w:rsidP="0049107A">
            <w:pPr>
              <w:pStyle w:val="TAC"/>
            </w:pPr>
            <w:r>
              <w:rPr>
                <w:rFonts w:cs="Arial"/>
                <w:szCs w:val="18"/>
              </w:rPr>
              <w:t>24</w:t>
            </w:r>
          </w:p>
        </w:tc>
      </w:tr>
      <w:tr w:rsidR="0054360A" w14:paraId="1478054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CCF48C"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CE7E04" w14:textId="77777777" w:rsidR="0054360A" w:rsidRDefault="0054360A" w:rsidP="0049107A">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C55384" w14:textId="77777777" w:rsidR="0054360A" w:rsidRDefault="0054360A" w:rsidP="0049107A">
            <w:pPr>
              <w:pStyle w:val="TAC"/>
            </w:pPr>
            <w:r>
              <w:t>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21D6BB" w14:textId="77777777" w:rsidR="0054360A" w:rsidRDefault="0054360A" w:rsidP="0049107A">
            <w:pPr>
              <w:pStyle w:val="TAC"/>
            </w:pPr>
            <w:r>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378D5E" w14:textId="77777777" w:rsidR="0054360A" w:rsidRDefault="0054360A" w:rsidP="0049107A">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3702EC" w14:textId="77777777" w:rsidR="0054360A" w:rsidRDefault="0054360A" w:rsidP="0049107A">
            <w:pPr>
              <w:pStyle w:val="TAC"/>
            </w:pPr>
            <w:r>
              <w:t>4</w:t>
            </w:r>
          </w:p>
        </w:tc>
      </w:tr>
      <w:tr w:rsidR="0054360A" w14:paraId="7317828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6F6436"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644947" w14:textId="77777777" w:rsidR="0054360A" w:rsidRDefault="0054360A" w:rsidP="0049107A">
            <w:pPr>
              <w:pStyle w:val="TAC"/>
              <w:rPr>
                <w:rFonts w:cs="Arial"/>
                <w:szCs w:val="18"/>
              </w:rPr>
            </w:pPr>
            <w:r>
              <w:rPr>
                <w:rFonts w:cs="Arial"/>
                <w:szCs w:val="18"/>
              </w:rPr>
              <w:t>8232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5C0495" w14:textId="77777777" w:rsidR="0054360A" w:rsidRDefault="0054360A" w:rsidP="0049107A">
            <w:pPr>
              <w:pStyle w:val="TAC"/>
              <w:rPr>
                <w:rFonts w:cs="Arial"/>
                <w:szCs w:val="18"/>
              </w:rPr>
            </w:pPr>
            <w:r>
              <w:rPr>
                <w:rFonts w:cs="Arial"/>
                <w:szCs w:val="18"/>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288F29" w14:textId="77777777" w:rsidR="0054360A" w:rsidRDefault="0054360A" w:rsidP="0049107A">
            <w:pPr>
              <w:pStyle w:val="TAC"/>
              <w:rPr>
                <w:rFonts w:cs="Arial"/>
                <w:szCs w:val="18"/>
              </w:rPr>
            </w:pPr>
            <w:r>
              <w:rPr>
                <w:rFonts w:cs="Arial"/>
                <w:szCs w:val="18"/>
              </w:rPr>
              <w:t>7960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08F93A" w14:textId="77777777" w:rsidR="0054360A" w:rsidRDefault="0054360A" w:rsidP="0049107A">
            <w:pPr>
              <w:pStyle w:val="TAC"/>
              <w:rPr>
                <w:rFonts w:cs="Arial"/>
                <w:szCs w:val="18"/>
              </w:rPr>
            </w:pPr>
            <w:r>
              <w:rPr>
                <w:rFonts w:cs="Arial"/>
                <w:szCs w:val="18"/>
              </w:rPr>
              <w:t>8232</w:t>
            </w:r>
            <w:r>
              <w:rPr>
                <w:rFonts w:cs="Arial" w:hint="eastAsia"/>
                <w:szCs w:val="18"/>
                <w:lang w:val="en-US"/>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4DFE09" w14:textId="77777777" w:rsidR="0054360A" w:rsidRDefault="0054360A" w:rsidP="0049107A">
            <w:pPr>
              <w:pStyle w:val="TAC"/>
              <w:rPr>
                <w:rFonts w:cs="Arial"/>
                <w:szCs w:val="18"/>
              </w:rPr>
            </w:pPr>
            <w:r>
              <w:rPr>
                <w:rFonts w:cs="Arial"/>
                <w:szCs w:val="18"/>
              </w:rPr>
              <w:t>8224</w:t>
            </w:r>
            <w:r>
              <w:rPr>
                <w:rFonts w:cs="Arial" w:hint="eastAsia"/>
                <w:szCs w:val="18"/>
                <w:lang w:val="en-US"/>
              </w:rPr>
              <w:t xml:space="preserve">　</w:t>
            </w:r>
          </w:p>
        </w:tc>
      </w:tr>
      <w:tr w:rsidR="0054360A" w14:paraId="04F3DD0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F8288C"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386E15" w14:textId="77777777" w:rsidR="0054360A" w:rsidRDefault="0054360A" w:rsidP="0049107A">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E3F2B2" w14:textId="77777777" w:rsidR="0054360A" w:rsidRDefault="0054360A" w:rsidP="0049107A">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E2730E" w14:textId="77777777" w:rsidR="0054360A" w:rsidRDefault="0054360A" w:rsidP="0049107A">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649224" w14:textId="77777777" w:rsidR="0054360A" w:rsidRDefault="0054360A" w:rsidP="0049107A">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472F71" w14:textId="77777777" w:rsidR="0054360A" w:rsidRDefault="0054360A" w:rsidP="0049107A">
            <w:pPr>
              <w:pStyle w:val="TAC"/>
            </w:pPr>
            <w:r>
              <w:t>50688</w:t>
            </w:r>
          </w:p>
        </w:tc>
      </w:tr>
      <w:tr w:rsidR="0054360A" w14:paraId="5EBA94D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72A990"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DFBB40" w14:textId="77777777" w:rsidR="0054360A" w:rsidRDefault="0054360A" w:rsidP="0049107A">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F5A19" w14:textId="77777777" w:rsidR="0054360A" w:rsidRDefault="0054360A" w:rsidP="0049107A">
            <w:pPr>
              <w:pStyle w:val="TAC"/>
            </w:pPr>
            <w: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D02E5F" w14:textId="77777777" w:rsidR="0054360A" w:rsidRDefault="0054360A" w:rsidP="0049107A">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8FE2AF" w14:textId="77777777" w:rsidR="0054360A" w:rsidRDefault="0054360A" w:rsidP="0049107A">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803E7" w14:textId="77777777" w:rsidR="0054360A" w:rsidRDefault="0054360A" w:rsidP="0049107A">
            <w:pPr>
              <w:pStyle w:val="TAC"/>
            </w:pPr>
            <w:r>
              <w:t>12672</w:t>
            </w:r>
          </w:p>
        </w:tc>
      </w:tr>
      <w:tr w:rsidR="0054360A" w14:paraId="3C64F5D0"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6EC4FAD"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 8 </w:t>
            </w:r>
            <w:r>
              <w:t>as per table 6.4.1.1.3-3 of TS 38.211 [8].</w:t>
            </w:r>
          </w:p>
          <w:p w14:paraId="22B95E57"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08370DF9" w14:textId="77777777" w:rsidR="0054360A" w:rsidRDefault="0054360A" w:rsidP="0054360A">
      <w:pPr>
        <w:rPr>
          <w:lang w:eastAsia="zh-CN"/>
        </w:rPr>
      </w:pPr>
    </w:p>
    <w:p w14:paraId="431FC207" w14:textId="77777777" w:rsidR="0054360A" w:rsidRDefault="0054360A" w:rsidP="0054360A">
      <w:pPr>
        <w:pStyle w:val="TH"/>
        <w:rPr>
          <w:lang w:eastAsia="zh-CN"/>
        </w:rPr>
      </w:pPr>
      <w:r>
        <w:rPr>
          <w:rFonts w:eastAsia="Malgun Gothic"/>
        </w:rPr>
        <w:t>Table A.2.3-6: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55881C8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6365B4"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417817" w14:textId="77777777" w:rsidR="0054360A" w:rsidRDefault="0054360A" w:rsidP="0049107A">
            <w:pPr>
              <w:pStyle w:val="TAH"/>
            </w:pPr>
            <w:r>
              <w:rPr>
                <w:lang w:eastAsia="zh-CN"/>
              </w:rPr>
              <w:t>D-FR2-A.2.3-16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A8F20E" w14:textId="77777777" w:rsidR="0054360A" w:rsidRDefault="0054360A" w:rsidP="0049107A">
            <w:pPr>
              <w:pStyle w:val="TAH"/>
            </w:pPr>
            <w:r>
              <w:rPr>
                <w:lang w:eastAsia="zh-CN"/>
              </w:rPr>
              <w:t>D-FR2-A.2.3-17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5AEBE8" w14:textId="77777777" w:rsidR="0054360A" w:rsidRDefault="0054360A" w:rsidP="0049107A">
            <w:pPr>
              <w:pStyle w:val="TAH"/>
            </w:pPr>
            <w:r>
              <w:rPr>
                <w:lang w:eastAsia="zh-CN"/>
              </w:rPr>
              <w:t>D-FR2-A.2.3-18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927E8" w14:textId="77777777" w:rsidR="0054360A" w:rsidRDefault="0054360A" w:rsidP="0049107A">
            <w:pPr>
              <w:pStyle w:val="TAH"/>
            </w:pPr>
            <w:r>
              <w:rPr>
                <w:lang w:eastAsia="zh-CN"/>
              </w:rPr>
              <w:t>D-FR2-A.2.3-19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CB63D" w14:textId="77777777" w:rsidR="0054360A" w:rsidRDefault="0054360A" w:rsidP="0049107A">
            <w:pPr>
              <w:pStyle w:val="TAH"/>
            </w:pPr>
            <w:r>
              <w:rPr>
                <w:lang w:eastAsia="zh-CN"/>
              </w:rPr>
              <w:t>D-FR2-A.2.3-20</w:t>
            </w:r>
          </w:p>
        </w:tc>
      </w:tr>
      <w:tr w:rsidR="0054360A" w14:paraId="6F9EAC2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1BB1CC4"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4B6E1B"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CBF906"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1D0E47"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9B55B"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6F1C55" w14:textId="77777777" w:rsidR="0054360A" w:rsidRDefault="0054360A" w:rsidP="0049107A">
            <w:pPr>
              <w:pStyle w:val="TAC"/>
            </w:pPr>
            <w:r>
              <w:rPr>
                <w:lang w:eastAsia="zh-CN"/>
              </w:rPr>
              <w:t>120</w:t>
            </w:r>
          </w:p>
        </w:tc>
      </w:tr>
      <w:tr w:rsidR="0054360A" w14:paraId="5B04DF8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3FA572"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BAC653"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75C08"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727EBE"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4FEB7"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C7518" w14:textId="77777777" w:rsidR="0054360A" w:rsidRDefault="0054360A" w:rsidP="0049107A">
            <w:pPr>
              <w:pStyle w:val="TAC"/>
              <w:rPr>
                <w:rFonts w:eastAsia="Yu Mincho"/>
              </w:rPr>
            </w:pPr>
            <w:r>
              <w:rPr>
                <w:rFonts w:eastAsia="Yu Mincho"/>
              </w:rPr>
              <w:t>132</w:t>
            </w:r>
          </w:p>
        </w:tc>
      </w:tr>
      <w:tr w:rsidR="0054360A" w14:paraId="2F3AA8C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010926"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C8EA57"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D30F40" w14:textId="77777777" w:rsidR="0054360A" w:rsidRDefault="0054360A" w:rsidP="0049107A">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FD1000"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5B8C52"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2E1BC" w14:textId="77777777" w:rsidR="0054360A" w:rsidRDefault="0054360A" w:rsidP="0049107A">
            <w:pPr>
              <w:pStyle w:val="TAC"/>
              <w:rPr>
                <w:lang w:eastAsia="zh-CN"/>
              </w:rPr>
            </w:pPr>
            <w:r>
              <w:rPr>
                <w:lang w:eastAsia="zh-CN"/>
              </w:rPr>
              <w:t>8</w:t>
            </w:r>
          </w:p>
        </w:tc>
      </w:tr>
      <w:tr w:rsidR="0054360A" w14:paraId="5CD95EE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86914E8"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5400D7"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11BFD" w14:textId="77777777" w:rsidR="0054360A" w:rsidRDefault="0054360A" w:rsidP="0049107A">
            <w:pPr>
              <w:pStyle w:val="TAC"/>
              <w:rPr>
                <w:lang w:eastAsia="zh-CN"/>
              </w:rPr>
            </w:pPr>
            <w:r>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8B7154"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79B1A" w14:textId="77777777" w:rsidR="0054360A" w:rsidRDefault="0054360A" w:rsidP="0049107A">
            <w:pPr>
              <w:pStyle w:val="TAC"/>
              <w:rPr>
                <w:lang w:eastAsia="zh-CN"/>
              </w:rPr>
            </w:pPr>
            <w:r>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560A64" w14:textId="77777777" w:rsidR="0054360A" w:rsidRDefault="0054360A" w:rsidP="0049107A">
            <w:pPr>
              <w:pStyle w:val="TAC"/>
              <w:rPr>
                <w:lang w:eastAsia="zh-CN"/>
              </w:rPr>
            </w:pPr>
            <w:r>
              <w:rPr>
                <w:lang w:eastAsia="zh-CN"/>
              </w:rPr>
              <w:t>16QAM</w:t>
            </w:r>
          </w:p>
        </w:tc>
      </w:tr>
      <w:tr w:rsidR="0054360A" w14:paraId="01D7A78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1B26E1" w14:textId="1EBA9970"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AF4BF3"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016452" w14:textId="77777777" w:rsidR="0054360A" w:rsidRDefault="0054360A" w:rsidP="0049107A">
            <w:pPr>
              <w:pStyle w:val="TAC"/>
              <w:rPr>
                <w:lang w:eastAsia="zh-CN"/>
              </w:rPr>
            </w:pPr>
            <w:r>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727CB9"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7A45E" w14:textId="77777777" w:rsidR="0054360A" w:rsidRDefault="0054360A" w:rsidP="0049107A">
            <w:pPr>
              <w:pStyle w:val="TAC"/>
              <w:rPr>
                <w:lang w:eastAsia="zh-CN"/>
              </w:rPr>
            </w:pPr>
            <w:r>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977DA" w14:textId="77777777" w:rsidR="0054360A" w:rsidRDefault="0054360A" w:rsidP="0049107A">
            <w:pPr>
              <w:pStyle w:val="TAC"/>
              <w:rPr>
                <w:lang w:eastAsia="zh-CN"/>
              </w:rPr>
            </w:pPr>
            <w:r>
              <w:rPr>
                <w:rFonts w:eastAsia="Malgun Gothic"/>
              </w:rPr>
              <w:t>658/1024</w:t>
            </w:r>
          </w:p>
        </w:tc>
      </w:tr>
      <w:tr w:rsidR="0054360A" w14:paraId="1C42199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942F53B"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C6B6B3" w14:textId="77777777" w:rsidR="0054360A" w:rsidRDefault="0054360A" w:rsidP="0049107A">
            <w:pPr>
              <w:pStyle w:val="TAC"/>
            </w:pPr>
            <w:r>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5BA879" w14:textId="77777777" w:rsidR="0054360A" w:rsidRDefault="0054360A" w:rsidP="0049107A">
            <w:pPr>
              <w:pStyle w:val="TAC"/>
            </w:pPr>
            <w:r>
              <w:t>65576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5B13AE" w14:textId="77777777" w:rsidR="0054360A" w:rsidRDefault="0054360A" w:rsidP="0049107A">
            <w:pPr>
              <w:pStyle w:val="TAC"/>
            </w:pPr>
            <w:r>
              <w:t>15880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0EDF5E" w14:textId="77777777" w:rsidR="0054360A" w:rsidRDefault="0054360A" w:rsidP="0049107A">
            <w:pPr>
              <w:pStyle w:val="TAC"/>
            </w:pPr>
            <w:r>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9BD4DE" w14:textId="77777777" w:rsidR="0054360A" w:rsidRDefault="0054360A" w:rsidP="0049107A">
            <w:pPr>
              <w:pStyle w:val="TAC"/>
            </w:pPr>
            <w:r>
              <w:t>65576</w:t>
            </w:r>
          </w:p>
        </w:tc>
      </w:tr>
      <w:tr w:rsidR="0054360A" w14:paraId="733B12A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DBD679"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FB108"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F747E9"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8EA4D6"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5694DD"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99A425" w14:textId="77777777" w:rsidR="0054360A" w:rsidRDefault="0054360A" w:rsidP="0049107A">
            <w:pPr>
              <w:pStyle w:val="TAC"/>
            </w:pPr>
            <w:r>
              <w:rPr>
                <w:szCs w:val="18"/>
              </w:rPr>
              <w:t>24</w:t>
            </w:r>
          </w:p>
        </w:tc>
      </w:tr>
      <w:tr w:rsidR="0054360A" w14:paraId="51059876"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488523"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286728"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A4266"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A206DE"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E34E4"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6FB1D2" w14:textId="77777777" w:rsidR="0054360A" w:rsidRDefault="0054360A" w:rsidP="0049107A">
            <w:pPr>
              <w:pStyle w:val="TAC"/>
            </w:pPr>
            <w:r>
              <w:rPr>
                <w:szCs w:val="18"/>
              </w:rPr>
              <w:t>24</w:t>
            </w:r>
          </w:p>
        </w:tc>
      </w:tr>
      <w:tr w:rsidR="0054360A" w14:paraId="0BF5239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B6BDA2"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95D6BB" w14:textId="77777777" w:rsidR="0054360A" w:rsidRDefault="0054360A" w:rsidP="0049107A">
            <w:pPr>
              <w:pStyle w:val="TAC"/>
            </w:pPr>
            <w:r>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5B8678" w14:textId="77777777" w:rsidR="0054360A" w:rsidRDefault="0054360A" w:rsidP="0049107A">
            <w:pPr>
              <w:pStyle w:val="TAC"/>
            </w:pPr>
            <w: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428ED2" w14:textId="77777777" w:rsidR="0054360A" w:rsidRDefault="0054360A" w:rsidP="0049107A">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6DF756" w14:textId="77777777" w:rsidR="0054360A" w:rsidRDefault="0054360A" w:rsidP="0049107A">
            <w:pPr>
              <w:pStyle w:val="TAC"/>
            </w:pPr>
            <w:r>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69169" w14:textId="77777777" w:rsidR="0054360A" w:rsidRDefault="0054360A" w:rsidP="0049107A">
            <w:pPr>
              <w:pStyle w:val="TAC"/>
            </w:pPr>
            <w:r>
              <w:t>8</w:t>
            </w:r>
          </w:p>
        </w:tc>
      </w:tr>
      <w:tr w:rsidR="0054360A" w14:paraId="0412694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632568"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9EE08C" w14:textId="77777777" w:rsidR="0054360A" w:rsidRDefault="0054360A" w:rsidP="0049107A">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92590" w14:textId="77777777" w:rsidR="0054360A" w:rsidRDefault="0054360A" w:rsidP="0049107A">
            <w:pPr>
              <w:pStyle w:val="TAC"/>
            </w:pPr>
            <w:r>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C2E2D3" w14:textId="77777777" w:rsidR="0054360A" w:rsidRDefault="0054360A" w:rsidP="0049107A">
            <w:pPr>
              <w:pStyle w:val="TAC"/>
            </w:pPr>
            <w:r>
              <w:rPr>
                <w:lang w:eastAsia="zh-CN"/>
              </w:rPr>
              <w:t>7976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848682" w14:textId="77777777" w:rsidR="0054360A" w:rsidRDefault="0054360A" w:rsidP="0049107A">
            <w:pPr>
              <w:pStyle w:val="TAC"/>
            </w:pPr>
            <w:r>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8D223" w14:textId="77777777" w:rsidR="0054360A" w:rsidRDefault="0054360A" w:rsidP="0049107A">
            <w:pPr>
              <w:pStyle w:val="TAC"/>
            </w:pPr>
            <w:r>
              <w:rPr>
                <w:lang w:eastAsia="zh-CN"/>
              </w:rPr>
              <w:t>8224</w:t>
            </w:r>
          </w:p>
        </w:tc>
      </w:tr>
      <w:tr w:rsidR="0054360A" w14:paraId="445EE02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5E679E"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B9FE87" w14:textId="77777777" w:rsidR="0054360A" w:rsidRDefault="0054360A" w:rsidP="0049107A">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664A9F" w14:textId="77777777" w:rsidR="0054360A" w:rsidRDefault="0054360A" w:rsidP="0049107A">
            <w:pPr>
              <w:pStyle w:val="TAC"/>
            </w:pPr>
            <w:r>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499DD7" w14:textId="77777777" w:rsidR="0054360A" w:rsidRDefault="0054360A" w:rsidP="0049107A">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39000C" w14:textId="77777777" w:rsidR="0054360A" w:rsidRDefault="0054360A" w:rsidP="0049107A">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C39604" w14:textId="77777777" w:rsidR="0054360A" w:rsidRDefault="0054360A" w:rsidP="0049107A">
            <w:pPr>
              <w:pStyle w:val="TAC"/>
            </w:pPr>
            <w:r>
              <w:t>101376</w:t>
            </w:r>
          </w:p>
        </w:tc>
      </w:tr>
      <w:tr w:rsidR="0054360A" w14:paraId="48F6BE5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C9598A"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7CA6CC" w14:textId="77777777" w:rsidR="0054360A" w:rsidRDefault="0054360A" w:rsidP="0049107A">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17CBA2" w14:textId="77777777" w:rsidR="0054360A" w:rsidRDefault="0054360A" w:rsidP="0049107A">
            <w:pPr>
              <w:pStyle w:val="TAC"/>
            </w:pPr>
            <w: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EBD282" w14:textId="77777777" w:rsidR="0054360A" w:rsidRDefault="0054360A" w:rsidP="0049107A">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F771BC" w14:textId="77777777" w:rsidR="0054360A" w:rsidRDefault="0054360A" w:rsidP="0049107A">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30F16" w14:textId="77777777" w:rsidR="0054360A" w:rsidRDefault="0054360A" w:rsidP="0049107A">
            <w:pPr>
              <w:pStyle w:val="TAC"/>
            </w:pPr>
            <w:r>
              <w:t>25344</w:t>
            </w:r>
          </w:p>
        </w:tc>
      </w:tr>
      <w:tr w:rsidR="0054360A" w14:paraId="524C9558"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CF21442"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2E000856"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F0A4375" w14:textId="77777777" w:rsidR="0054360A" w:rsidRDefault="0054360A" w:rsidP="0054360A">
      <w:pPr>
        <w:rPr>
          <w:noProof/>
          <w:lang w:eastAsia="zh-CN"/>
        </w:rPr>
      </w:pPr>
    </w:p>
    <w:p w14:paraId="27CACE53" w14:textId="77777777" w:rsidR="0054360A" w:rsidRDefault="0054360A" w:rsidP="0054360A">
      <w:pPr>
        <w:pStyle w:val="30"/>
        <w:rPr>
          <w:lang w:eastAsia="zh-CN"/>
        </w:rPr>
      </w:pPr>
      <w:bookmarkStart w:id="20" w:name="_Toc58867031"/>
      <w:bookmarkStart w:id="21" w:name="_Toc58865449"/>
      <w:bookmarkStart w:id="22" w:name="_Toc53183055"/>
      <w:bookmarkStart w:id="23" w:name="_Toc45885154"/>
      <w:bookmarkStart w:id="24" w:name="_Toc37273836"/>
      <w:bookmarkStart w:id="25" w:name="_Toc29810559"/>
      <w:bookmarkStart w:id="26" w:name="_Toc21101522"/>
      <w:r>
        <w:t>A.2.4</w:t>
      </w:r>
      <w:r>
        <w:tab/>
        <w:t xml:space="preserve">Fixed Reference Channels for </w:t>
      </w:r>
      <w:r w:rsidRPr="009C3A67">
        <w:t>PUSCH</w:t>
      </w:r>
      <w:r>
        <w:t xml:space="preserve"> performance requirements (</w:t>
      </w:r>
      <w:r>
        <w:rPr>
          <w:lang w:eastAsia="zh-CN"/>
        </w:rPr>
        <w:t>64QAM, R=567/1024</w:t>
      </w:r>
      <w:r>
        <w:t>)</w:t>
      </w:r>
      <w:bookmarkEnd w:id="20"/>
      <w:bookmarkEnd w:id="21"/>
      <w:bookmarkEnd w:id="22"/>
      <w:bookmarkEnd w:id="23"/>
      <w:bookmarkEnd w:id="24"/>
      <w:bookmarkEnd w:id="25"/>
      <w:bookmarkEnd w:id="26"/>
    </w:p>
    <w:p w14:paraId="2A5A126E" w14:textId="77777777" w:rsidR="0054360A" w:rsidRDefault="0054360A" w:rsidP="0054360A">
      <w:r>
        <w:t xml:space="preserve">The parameters for the reference measurement channels are specified in </w:t>
      </w:r>
      <w:r>
        <w:rPr>
          <w:lang w:eastAsia="zh-CN"/>
        </w:rPr>
        <w:t xml:space="preserve">table A.2.4-1 </w:t>
      </w:r>
      <w:r>
        <w:t>for FR</w:t>
      </w:r>
      <w:r>
        <w:rPr>
          <w:lang w:eastAsia="zh-CN"/>
        </w:rPr>
        <w:t>1</w:t>
      </w:r>
      <w:r>
        <w:t xml:space="preserve"> PUSCH performance requirements:</w:t>
      </w:r>
    </w:p>
    <w:p w14:paraId="5C81DC5A" w14:textId="77777777" w:rsidR="0054360A" w:rsidRPr="002B5A76" w:rsidRDefault="0054360A" w:rsidP="0054360A">
      <w:pPr>
        <w:pStyle w:val="B1"/>
        <w:rPr>
          <w:lang w:eastAsia="zh-CN"/>
        </w:rPr>
      </w:pPr>
      <w:r>
        <w:t>-</w:t>
      </w:r>
      <w:r>
        <w:tab/>
      </w:r>
      <w:r w:rsidRPr="002B5A76">
        <w:rPr>
          <w:lang w:eastAsia="zh-CN"/>
        </w:rPr>
        <w:t>FRC parameters are specified in table A.</w:t>
      </w:r>
      <w:r>
        <w:rPr>
          <w:lang w:eastAsia="zh-CN"/>
        </w:rPr>
        <w:t>2.4-1</w:t>
      </w:r>
      <w:r w:rsidRPr="002B5A76">
        <w:rPr>
          <w:lang w:eastAsia="zh-CN"/>
        </w:rPr>
        <w:t xml:space="preserve"> for FR1 PUSCH with transform precoding disabled, Additional DM-RS position = pos1 and 1 transmission layer.</w:t>
      </w:r>
    </w:p>
    <w:p w14:paraId="7CEF5317" w14:textId="77777777" w:rsidR="0054360A" w:rsidRDefault="0054360A" w:rsidP="0054360A">
      <w:pPr>
        <w:rPr>
          <w:lang w:eastAsia="zh-CN"/>
        </w:rPr>
      </w:pPr>
      <w:r>
        <w:t xml:space="preserve">The parameters for the reference measurement channels are specified in table A.2.4-2 </w:t>
      </w:r>
      <w:r>
        <w:rPr>
          <w:lang w:eastAsia="zh-CN"/>
        </w:rPr>
        <w:t xml:space="preserve">and table A.2.4-3 </w:t>
      </w:r>
      <w:r>
        <w:t>for FR</w:t>
      </w:r>
      <w:r>
        <w:rPr>
          <w:lang w:eastAsia="zh-CN"/>
        </w:rPr>
        <w:t>2</w:t>
      </w:r>
      <w:r>
        <w:t xml:space="preserve"> PUSCH performance requirements</w:t>
      </w:r>
      <w:r>
        <w:rPr>
          <w:lang w:eastAsia="zh-CN"/>
        </w:rPr>
        <w:t>:</w:t>
      </w:r>
    </w:p>
    <w:p w14:paraId="045396DD" w14:textId="77777777" w:rsidR="0054360A" w:rsidRDefault="0054360A" w:rsidP="0054360A">
      <w:pPr>
        <w:pStyle w:val="B1"/>
        <w:rPr>
          <w:lang w:eastAsia="zh-CN"/>
        </w:rPr>
      </w:pPr>
      <w:r>
        <w:t>-</w:t>
      </w:r>
      <w:r>
        <w:tab/>
      </w:r>
      <w:r>
        <w:rPr>
          <w:lang w:eastAsia="zh-CN"/>
        </w:rPr>
        <w:t xml:space="preserve">FRC parameters </w:t>
      </w:r>
      <w:r>
        <w:t xml:space="preserve">are specified in table </w:t>
      </w:r>
      <w:r w:rsidRPr="002B5A76">
        <w:rPr>
          <w:lang w:eastAsia="zh-CN"/>
        </w:rPr>
        <w:t>A.</w:t>
      </w:r>
      <w:r>
        <w:rPr>
          <w:lang w:eastAsia="zh-CN"/>
        </w:rPr>
        <w:t>2.4-2</w:t>
      </w:r>
      <w:r>
        <w:t xml:space="preserve">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t>.</w:t>
      </w:r>
      <w:r>
        <w:rPr>
          <w:lang w:eastAsia="zh-CN"/>
        </w:rPr>
        <w:t xml:space="preserve"> </w:t>
      </w:r>
    </w:p>
    <w:p w14:paraId="15CF595B" w14:textId="77777777" w:rsidR="0054360A" w:rsidRDefault="0054360A" w:rsidP="0054360A">
      <w:pPr>
        <w:pStyle w:val="B1"/>
        <w:rPr>
          <w:lang w:eastAsia="zh-CN"/>
        </w:rPr>
      </w:pPr>
      <w:r>
        <w:t>-</w:t>
      </w:r>
      <w:r>
        <w:tab/>
      </w:r>
      <w:r>
        <w:rPr>
          <w:lang w:eastAsia="zh-CN"/>
        </w:rPr>
        <w:t xml:space="preserve">FRC parameters </w:t>
      </w:r>
      <w:r>
        <w:t xml:space="preserve">are specified in table </w:t>
      </w:r>
      <w:r w:rsidRPr="002B5A76">
        <w:rPr>
          <w:lang w:eastAsia="zh-CN"/>
        </w:rPr>
        <w:t>A.</w:t>
      </w:r>
      <w:r>
        <w:rPr>
          <w:lang w:eastAsia="zh-CN"/>
        </w:rPr>
        <w:t>2.4-3</w:t>
      </w:r>
      <w:r>
        <w:t xml:space="preserve"> for FR</w:t>
      </w:r>
      <w:r>
        <w:rPr>
          <w:lang w:eastAsia="zh-CN"/>
        </w:rPr>
        <w:t>2</w:t>
      </w:r>
      <w:r>
        <w:t xml:space="preserve">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4EA3ACF5" w14:textId="77777777" w:rsidR="0054360A" w:rsidRDefault="0054360A" w:rsidP="0054360A">
      <w:pPr>
        <w:pStyle w:val="TH"/>
        <w:rPr>
          <w:lang w:eastAsia="zh-CN"/>
        </w:rPr>
      </w:pPr>
      <w:r>
        <w:rPr>
          <w:rFonts w:eastAsia="Malgun Gothic"/>
        </w:rPr>
        <w:lastRenderedPageBreak/>
        <w:t>Table A.2.4-</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4360A" w14:paraId="71D59B9A"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82F15FB" w14:textId="77777777" w:rsidR="0054360A" w:rsidRDefault="0054360A" w:rsidP="0049107A">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6B3C5D" w14:textId="77777777" w:rsidR="0054360A" w:rsidRDefault="0054360A" w:rsidP="0049107A">
            <w:pPr>
              <w:pStyle w:val="TAH"/>
            </w:pPr>
            <w:r>
              <w:rPr>
                <w:lang w:eastAsia="zh-CN"/>
              </w:rPr>
              <w:t>D-FR1-A.2.4-1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F79121" w14:textId="77777777" w:rsidR="0054360A" w:rsidRDefault="0054360A" w:rsidP="0049107A">
            <w:pPr>
              <w:pStyle w:val="TAH"/>
            </w:pPr>
            <w:r>
              <w:rPr>
                <w:lang w:eastAsia="zh-CN"/>
              </w:rPr>
              <w:t>D-FR1-A.2.4-2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87748F" w14:textId="77777777" w:rsidR="0054360A" w:rsidRDefault="0054360A" w:rsidP="0049107A">
            <w:pPr>
              <w:pStyle w:val="TAH"/>
            </w:pPr>
            <w:r>
              <w:rPr>
                <w:lang w:eastAsia="zh-CN"/>
              </w:rPr>
              <w:t>D-FR1-A.2.4-3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8F5610" w14:textId="77777777" w:rsidR="0054360A" w:rsidRDefault="0054360A" w:rsidP="0049107A">
            <w:pPr>
              <w:pStyle w:val="TAH"/>
            </w:pPr>
            <w:r>
              <w:rPr>
                <w:lang w:eastAsia="zh-CN"/>
              </w:rPr>
              <w:t>D-FR1-A.2.4-4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E55B8F" w14:textId="77777777" w:rsidR="0054360A" w:rsidRDefault="0054360A" w:rsidP="0049107A">
            <w:pPr>
              <w:pStyle w:val="TAH"/>
            </w:pPr>
            <w:r>
              <w:rPr>
                <w:lang w:eastAsia="zh-CN"/>
              </w:rPr>
              <w:t>D-FR1-A.2.4-5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F65C30" w14:textId="77777777" w:rsidR="0054360A" w:rsidRDefault="0054360A" w:rsidP="0049107A">
            <w:pPr>
              <w:pStyle w:val="TAH"/>
            </w:pPr>
            <w:r>
              <w:rPr>
                <w:lang w:eastAsia="zh-CN"/>
              </w:rPr>
              <w:t>D-FR1-A.2.4-6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3B4BBF" w14:textId="77777777" w:rsidR="0054360A" w:rsidRDefault="0054360A" w:rsidP="0049107A">
            <w:pPr>
              <w:pStyle w:val="TAH"/>
              <w:rPr>
                <w:lang w:eastAsia="zh-CN"/>
              </w:rPr>
            </w:pPr>
            <w:r>
              <w:rPr>
                <w:lang w:eastAsia="zh-CN"/>
              </w:rPr>
              <w:t>D-FR1-A.2.4-7</w:t>
            </w:r>
          </w:p>
        </w:tc>
      </w:tr>
      <w:tr w:rsidR="0054360A" w14:paraId="26DE9B64"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ABF4C25" w14:textId="77777777" w:rsidR="0054360A" w:rsidRDefault="0054360A" w:rsidP="0049107A">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D9022F" w14:textId="77777777" w:rsidR="0054360A" w:rsidRDefault="0054360A" w:rsidP="0049107A">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357747" w14:textId="77777777" w:rsidR="0054360A" w:rsidRDefault="0054360A" w:rsidP="0049107A">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2DAD18" w14:textId="77777777" w:rsidR="0054360A" w:rsidRDefault="0054360A" w:rsidP="0049107A">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564471" w14:textId="77777777" w:rsidR="0054360A" w:rsidRDefault="0054360A" w:rsidP="0049107A">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8C6AE8"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EE278B" w14:textId="77777777" w:rsidR="0054360A" w:rsidRDefault="0054360A" w:rsidP="0049107A">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FAA22" w14:textId="77777777" w:rsidR="0054360A" w:rsidRDefault="0054360A" w:rsidP="0049107A">
            <w:pPr>
              <w:pStyle w:val="TAC"/>
            </w:pPr>
            <w:r>
              <w:rPr>
                <w:lang w:eastAsia="zh-CN"/>
              </w:rPr>
              <w:t>30</w:t>
            </w:r>
          </w:p>
        </w:tc>
      </w:tr>
      <w:tr w:rsidR="0054360A" w14:paraId="5285E71C"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4FC1848" w14:textId="77777777" w:rsidR="0054360A" w:rsidRDefault="0054360A" w:rsidP="0049107A">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3C4A8A" w14:textId="77777777" w:rsidR="0054360A" w:rsidRDefault="0054360A" w:rsidP="0049107A">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045572" w14:textId="77777777" w:rsidR="0054360A" w:rsidRDefault="0054360A" w:rsidP="0049107A">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4EAA91" w14:textId="77777777" w:rsidR="0054360A" w:rsidRDefault="0054360A" w:rsidP="0049107A">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F24056" w14:textId="77777777" w:rsidR="0054360A" w:rsidRDefault="0054360A" w:rsidP="0049107A">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9AFDE7" w14:textId="77777777" w:rsidR="0054360A" w:rsidRDefault="0054360A" w:rsidP="0049107A">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0B7EE1" w14:textId="77777777" w:rsidR="0054360A" w:rsidRDefault="0054360A" w:rsidP="0049107A">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0F503C" w14:textId="77777777" w:rsidR="0054360A" w:rsidRDefault="0054360A" w:rsidP="0049107A">
            <w:pPr>
              <w:pStyle w:val="TAC"/>
              <w:rPr>
                <w:rFonts w:eastAsia="Yu Mincho"/>
              </w:rPr>
            </w:pPr>
            <w:r>
              <w:rPr>
                <w:rFonts w:eastAsia="Yu Mincho"/>
              </w:rPr>
              <w:t>273</w:t>
            </w:r>
          </w:p>
        </w:tc>
      </w:tr>
      <w:tr w:rsidR="0054360A" w14:paraId="37D76327"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6000ACA"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AADD9E" w14:textId="77777777" w:rsidR="0054360A" w:rsidRDefault="0054360A" w:rsidP="0049107A">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04E885" w14:textId="77777777" w:rsidR="0054360A" w:rsidRDefault="0054360A" w:rsidP="0049107A">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58DC01"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FCFA37" w14:textId="77777777" w:rsidR="0054360A" w:rsidRDefault="0054360A" w:rsidP="0049107A">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17E061"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07BF41" w14:textId="77777777" w:rsidR="0054360A" w:rsidRDefault="0054360A" w:rsidP="0049107A">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410E8A" w14:textId="77777777" w:rsidR="0054360A" w:rsidRDefault="0054360A" w:rsidP="0049107A">
            <w:pPr>
              <w:pStyle w:val="TAC"/>
            </w:pPr>
            <w:r>
              <w:rPr>
                <w:lang w:eastAsia="zh-CN"/>
              </w:rPr>
              <w:t>12</w:t>
            </w:r>
          </w:p>
        </w:tc>
      </w:tr>
      <w:tr w:rsidR="0054360A" w14:paraId="034C1131"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D03B0A6" w14:textId="77777777" w:rsidR="0054360A" w:rsidRDefault="0054360A" w:rsidP="0049107A">
            <w:pPr>
              <w:pStyle w:val="TAC"/>
            </w:pPr>
            <w: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9CC1AB" w14:textId="77777777" w:rsidR="0054360A" w:rsidRDefault="0054360A" w:rsidP="0049107A">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BEB682" w14:textId="77777777" w:rsidR="0054360A" w:rsidRDefault="0054360A" w:rsidP="0049107A">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6C5698" w14:textId="77777777" w:rsidR="0054360A" w:rsidRDefault="0054360A" w:rsidP="0049107A">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42D5FD" w14:textId="77777777" w:rsidR="0054360A" w:rsidRDefault="0054360A" w:rsidP="0049107A">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1843C5" w14:textId="77777777" w:rsidR="0054360A" w:rsidRDefault="0054360A" w:rsidP="0049107A">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ECB5F4" w14:textId="77777777" w:rsidR="0054360A" w:rsidRDefault="0054360A" w:rsidP="0049107A">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0D463A" w14:textId="77777777" w:rsidR="0054360A" w:rsidRDefault="0054360A" w:rsidP="0049107A">
            <w:pPr>
              <w:pStyle w:val="TAC"/>
            </w:pPr>
            <w:r>
              <w:rPr>
                <w:lang w:eastAsia="zh-CN"/>
              </w:rPr>
              <w:t>64QAM</w:t>
            </w:r>
          </w:p>
        </w:tc>
      </w:tr>
      <w:tr w:rsidR="0054360A" w14:paraId="06A2E7E9"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83C2A6B" w14:textId="779D2803" w:rsidR="0054360A" w:rsidRDefault="0054360A" w:rsidP="0049107A">
            <w:pPr>
              <w:pStyle w:val="TAC"/>
            </w:pPr>
            <w: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340564" w14:textId="77777777" w:rsidR="0054360A" w:rsidRDefault="0054360A" w:rsidP="0049107A">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BFB8DB" w14:textId="77777777" w:rsidR="0054360A" w:rsidRDefault="0054360A" w:rsidP="0049107A">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234FC6" w14:textId="77777777" w:rsidR="0054360A" w:rsidRDefault="0054360A" w:rsidP="0049107A">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B82AD5" w14:textId="77777777" w:rsidR="0054360A" w:rsidRDefault="0054360A" w:rsidP="0049107A">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501E4B" w14:textId="77777777" w:rsidR="0054360A" w:rsidRDefault="0054360A" w:rsidP="0049107A">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A71942" w14:textId="77777777" w:rsidR="0054360A" w:rsidRDefault="0054360A" w:rsidP="0049107A">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80D61D" w14:textId="77777777" w:rsidR="0054360A" w:rsidRDefault="0054360A" w:rsidP="0049107A">
            <w:pPr>
              <w:pStyle w:val="TAC"/>
              <w:rPr>
                <w:lang w:eastAsia="zh-CN"/>
              </w:rPr>
            </w:pPr>
            <w:r>
              <w:rPr>
                <w:lang w:eastAsia="zh-CN"/>
              </w:rPr>
              <w:t>567/1024</w:t>
            </w:r>
          </w:p>
        </w:tc>
      </w:tr>
      <w:tr w:rsidR="0054360A" w14:paraId="3C4FF480"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2A79329" w14:textId="77777777" w:rsidR="0054360A" w:rsidRDefault="0054360A" w:rsidP="0049107A">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C56A9A" w14:textId="77777777" w:rsidR="0054360A" w:rsidRDefault="0054360A" w:rsidP="0049107A">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97868F" w14:textId="77777777" w:rsidR="0054360A" w:rsidRDefault="0054360A" w:rsidP="0049107A">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121C60" w14:textId="77777777" w:rsidR="0054360A" w:rsidRDefault="0054360A" w:rsidP="0049107A">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D77599" w14:textId="77777777" w:rsidR="0054360A" w:rsidRDefault="0054360A" w:rsidP="0049107A">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C76FE9" w14:textId="77777777" w:rsidR="0054360A" w:rsidRDefault="0054360A" w:rsidP="0049107A">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1D04E6" w14:textId="77777777" w:rsidR="0054360A" w:rsidRDefault="0054360A" w:rsidP="0049107A">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51E1CC" w14:textId="77777777" w:rsidR="0054360A" w:rsidRDefault="0054360A" w:rsidP="0049107A">
            <w:pPr>
              <w:pStyle w:val="TAC"/>
              <w:rPr>
                <w:lang w:eastAsia="zh-CN"/>
              </w:rPr>
            </w:pPr>
            <w:r>
              <w:rPr>
                <w:lang w:eastAsia="zh-CN"/>
              </w:rPr>
              <w:t>131176</w:t>
            </w:r>
          </w:p>
        </w:tc>
      </w:tr>
      <w:tr w:rsidR="0054360A" w14:paraId="40407E8B"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2639E7A" w14:textId="77777777" w:rsidR="0054360A" w:rsidRDefault="0054360A" w:rsidP="0049107A">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C38F34"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599269"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529BC9"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2F5F77"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6E0BDC"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C9B02B"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7832C6" w14:textId="77777777" w:rsidR="0054360A" w:rsidRDefault="0054360A" w:rsidP="0049107A">
            <w:pPr>
              <w:pStyle w:val="TAC"/>
              <w:rPr>
                <w:lang w:eastAsia="zh-CN"/>
              </w:rPr>
            </w:pPr>
            <w:r>
              <w:rPr>
                <w:lang w:eastAsia="zh-CN"/>
              </w:rPr>
              <w:t>24</w:t>
            </w:r>
          </w:p>
        </w:tc>
      </w:tr>
      <w:tr w:rsidR="0054360A" w14:paraId="307CABBA"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5435F36" w14:textId="77777777" w:rsidR="0054360A" w:rsidRDefault="0054360A" w:rsidP="0049107A">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A83D63"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47BD3B"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335819"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C7A4DB" w14:textId="77777777" w:rsidR="0054360A" w:rsidRDefault="0054360A" w:rsidP="0049107A">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0C1D14"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C478F5" w14:textId="77777777" w:rsidR="0054360A" w:rsidRDefault="0054360A" w:rsidP="0049107A">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613009" w14:textId="77777777" w:rsidR="0054360A" w:rsidRDefault="0054360A" w:rsidP="0049107A">
            <w:pPr>
              <w:pStyle w:val="TAC"/>
              <w:rPr>
                <w:lang w:eastAsia="zh-CN"/>
              </w:rPr>
            </w:pPr>
            <w:r>
              <w:rPr>
                <w:lang w:eastAsia="zh-CN"/>
              </w:rPr>
              <w:t>24</w:t>
            </w:r>
          </w:p>
        </w:tc>
      </w:tr>
      <w:tr w:rsidR="0054360A" w14:paraId="0AC37406"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9D4CBF9" w14:textId="77777777" w:rsidR="0054360A" w:rsidRDefault="0054360A" w:rsidP="0049107A">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A1DB49" w14:textId="77777777" w:rsidR="0054360A" w:rsidRDefault="0054360A" w:rsidP="0049107A">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665277" w14:textId="77777777" w:rsidR="0054360A" w:rsidRDefault="0054360A" w:rsidP="0049107A">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767BFD" w14:textId="77777777" w:rsidR="0054360A" w:rsidRDefault="0054360A" w:rsidP="0049107A">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7F942B" w14:textId="77777777" w:rsidR="0054360A" w:rsidRDefault="0054360A" w:rsidP="0049107A">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6407BF" w14:textId="77777777" w:rsidR="0054360A" w:rsidRDefault="0054360A" w:rsidP="0049107A">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89E0DD" w14:textId="77777777" w:rsidR="0054360A" w:rsidRDefault="0054360A" w:rsidP="0049107A">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08433C9" w14:textId="77777777" w:rsidR="0054360A" w:rsidRDefault="0054360A" w:rsidP="0049107A">
            <w:pPr>
              <w:pStyle w:val="TAC"/>
              <w:rPr>
                <w:lang w:eastAsia="zh-CN"/>
              </w:rPr>
            </w:pPr>
            <w:r>
              <w:rPr>
                <w:lang w:eastAsia="zh-CN"/>
              </w:rPr>
              <w:t>16</w:t>
            </w:r>
          </w:p>
        </w:tc>
      </w:tr>
      <w:tr w:rsidR="0054360A" w14:paraId="47EB075A"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746C108" w14:textId="77777777" w:rsidR="0054360A" w:rsidRDefault="0054360A" w:rsidP="0049107A">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6801E2" w14:textId="77777777" w:rsidR="0054360A" w:rsidRDefault="0054360A" w:rsidP="0049107A">
            <w:pPr>
              <w:pStyle w:val="TAC"/>
              <w:rPr>
                <w:lang w:eastAsia="zh-CN"/>
              </w:rPr>
            </w:pPr>
            <w:r>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1D1ADB" w14:textId="77777777" w:rsidR="0054360A" w:rsidRDefault="0054360A" w:rsidP="0049107A">
            <w:pPr>
              <w:pStyle w:val="TAC"/>
              <w:rPr>
                <w:lang w:eastAsia="zh-CN"/>
              </w:rPr>
            </w:pPr>
            <w:r>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9C4903" w14:textId="77777777" w:rsidR="0054360A" w:rsidRDefault="0054360A" w:rsidP="0049107A">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A99888" w14:textId="77777777" w:rsidR="0054360A" w:rsidRDefault="0054360A" w:rsidP="0049107A">
            <w:pPr>
              <w:pStyle w:val="TAC"/>
              <w:rPr>
                <w:lang w:eastAsia="zh-CN"/>
              </w:rPr>
            </w:pPr>
            <w:r>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4D8C32" w14:textId="77777777" w:rsidR="0054360A" w:rsidRDefault="0054360A" w:rsidP="0049107A">
            <w:pPr>
              <w:pStyle w:val="TAC"/>
              <w:rPr>
                <w:lang w:eastAsia="zh-CN"/>
              </w:rPr>
            </w:pPr>
            <w:r>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083E7E" w14:textId="77777777" w:rsidR="0054360A" w:rsidRDefault="0054360A" w:rsidP="0049107A">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5249EE" w14:textId="77777777" w:rsidR="0054360A" w:rsidRDefault="0054360A" w:rsidP="0049107A">
            <w:pPr>
              <w:pStyle w:val="TAC"/>
              <w:rPr>
                <w:lang w:eastAsia="zh-CN"/>
              </w:rPr>
            </w:pPr>
            <w:r>
              <w:rPr>
                <w:rFonts w:cs="Arial"/>
                <w:szCs w:val="18"/>
              </w:rPr>
              <w:t>8224</w:t>
            </w:r>
          </w:p>
        </w:tc>
      </w:tr>
      <w:tr w:rsidR="0054360A" w14:paraId="3A23D2EA"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E85E402" w14:textId="77777777" w:rsidR="0054360A" w:rsidRDefault="0054360A" w:rsidP="0049107A">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88F22D" w14:textId="77777777" w:rsidR="0054360A" w:rsidRDefault="0054360A" w:rsidP="0049107A">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BF6CD5" w14:textId="77777777" w:rsidR="0054360A" w:rsidRDefault="0054360A" w:rsidP="0049107A">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BF01F8" w14:textId="77777777" w:rsidR="0054360A" w:rsidRDefault="0054360A" w:rsidP="0049107A">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BB51BA" w14:textId="77777777" w:rsidR="0054360A" w:rsidRDefault="0054360A" w:rsidP="0049107A">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3AFCBF" w14:textId="77777777" w:rsidR="0054360A" w:rsidRDefault="0054360A" w:rsidP="0049107A">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FF23B9" w14:textId="77777777" w:rsidR="0054360A" w:rsidRDefault="0054360A" w:rsidP="0049107A">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0A3F1C" w14:textId="77777777" w:rsidR="0054360A" w:rsidRDefault="0054360A" w:rsidP="0049107A">
            <w:pPr>
              <w:pStyle w:val="TAC"/>
              <w:rPr>
                <w:lang w:eastAsia="zh-CN"/>
              </w:rPr>
            </w:pPr>
            <w:r>
              <w:rPr>
                <w:lang w:eastAsia="zh-CN"/>
              </w:rPr>
              <w:t>235872</w:t>
            </w:r>
          </w:p>
        </w:tc>
      </w:tr>
      <w:tr w:rsidR="0054360A" w14:paraId="7B119421" w14:textId="77777777" w:rsidTr="0049107A">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B5F2843" w14:textId="77777777" w:rsidR="0054360A" w:rsidRDefault="0054360A" w:rsidP="0049107A">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98503B" w14:textId="77777777" w:rsidR="0054360A" w:rsidRDefault="0054360A" w:rsidP="0049107A">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4AC29F" w14:textId="77777777" w:rsidR="0054360A" w:rsidRDefault="0054360A" w:rsidP="0049107A">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1929C7" w14:textId="77777777" w:rsidR="0054360A" w:rsidRDefault="0054360A" w:rsidP="0049107A">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646CDE" w14:textId="77777777" w:rsidR="0054360A" w:rsidRDefault="0054360A" w:rsidP="0049107A">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B1559E" w14:textId="77777777" w:rsidR="0054360A" w:rsidRDefault="0054360A" w:rsidP="0049107A">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2E72F4" w14:textId="77777777" w:rsidR="0054360A" w:rsidRDefault="0054360A" w:rsidP="0049107A">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FCCB57" w14:textId="77777777" w:rsidR="0054360A" w:rsidRDefault="0054360A" w:rsidP="0049107A">
            <w:pPr>
              <w:pStyle w:val="TAC"/>
              <w:rPr>
                <w:lang w:eastAsia="zh-CN"/>
              </w:rPr>
            </w:pPr>
            <w:r>
              <w:rPr>
                <w:lang w:eastAsia="zh-CN"/>
              </w:rPr>
              <w:t>39312</w:t>
            </w:r>
          </w:p>
        </w:tc>
      </w:tr>
      <w:tr w:rsidR="0054360A" w14:paraId="4A77810B" w14:textId="77777777" w:rsidTr="0049107A">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6C6CB9C9"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 and</w:t>
            </w:r>
            <w:r>
              <w:rPr>
                <w:lang w:eastAsia="zh-CN"/>
              </w:rPr>
              <w:t xml:space="preserve">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[8].</w:t>
            </w:r>
          </w:p>
          <w:p w14:paraId="22204158" w14:textId="77777777" w:rsidR="0054360A" w:rsidRDefault="0054360A" w:rsidP="0049107A">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659E660D" w14:textId="77777777" w:rsidR="0054360A" w:rsidRDefault="0054360A" w:rsidP="0054360A">
      <w:pPr>
        <w:rPr>
          <w:noProof/>
          <w:lang w:eastAsia="zh-CN"/>
        </w:rPr>
      </w:pPr>
    </w:p>
    <w:p w14:paraId="08BDDF83" w14:textId="77777777" w:rsidR="0054360A" w:rsidRDefault="0054360A" w:rsidP="0054360A">
      <w:pPr>
        <w:pStyle w:val="TH"/>
        <w:rPr>
          <w:lang w:eastAsia="zh-CN"/>
        </w:rPr>
      </w:pPr>
      <w:r>
        <w:rPr>
          <w:rFonts w:eastAsia="Malgun Gothic"/>
        </w:rPr>
        <w:t>Table A.2.4-2: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pos0</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60A3D76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7344F72"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D8C4B9" w14:textId="77777777" w:rsidR="0054360A" w:rsidRDefault="0054360A" w:rsidP="0049107A">
            <w:pPr>
              <w:pStyle w:val="TAH"/>
            </w:pPr>
            <w:r>
              <w:rPr>
                <w:lang w:eastAsia="zh-CN"/>
              </w:rPr>
              <w:t>D-FR2-A.2.4-1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FFADE0" w14:textId="77777777" w:rsidR="0054360A" w:rsidRDefault="0054360A" w:rsidP="0049107A">
            <w:pPr>
              <w:pStyle w:val="TAH"/>
            </w:pPr>
            <w:r>
              <w:rPr>
                <w:lang w:eastAsia="zh-CN"/>
              </w:rPr>
              <w:t>D-FR2-A.2.4-2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BE147B" w14:textId="77777777" w:rsidR="0054360A" w:rsidRDefault="0054360A" w:rsidP="0049107A">
            <w:pPr>
              <w:pStyle w:val="TAH"/>
            </w:pPr>
            <w:r>
              <w:rPr>
                <w:lang w:eastAsia="zh-CN"/>
              </w:rPr>
              <w:t>D-FR2-A.2.4-3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24B609" w14:textId="77777777" w:rsidR="0054360A" w:rsidRDefault="0054360A" w:rsidP="0049107A">
            <w:pPr>
              <w:pStyle w:val="TAH"/>
            </w:pPr>
            <w:r>
              <w:rPr>
                <w:lang w:eastAsia="zh-CN"/>
              </w:rPr>
              <w:t>D-FR2-A.2.4-4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683AC7" w14:textId="77777777" w:rsidR="0054360A" w:rsidRDefault="0054360A" w:rsidP="0049107A">
            <w:pPr>
              <w:pStyle w:val="TAH"/>
            </w:pPr>
            <w:r>
              <w:rPr>
                <w:lang w:eastAsia="zh-CN"/>
              </w:rPr>
              <w:t>D-FR2-A.2.4-5</w:t>
            </w:r>
          </w:p>
        </w:tc>
      </w:tr>
      <w:tr w:rsidR="0054360A" w14:paraId="21ADE74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88AA472"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D354B9"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661699"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7DB9CF"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4E05F4"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472D9F" w14:textId="77777777" w:rsidR="0054360A" w:rsidRDefault="0054360A" w:rsidP="0049107A">
            <w:pPr>
              <w:pStyle w:val="TAC"/>
            </w:pPr>
            <w:r>
              <w:rPr>
                <w:lang w:eastAsia="zh-CN"/>
              </w:rPr>
              <w:t>120</w:t>
            </w:r>
          </w:p>
        </w:tc>
      </w:tr>
      <w:tr w:rsidR="0054360A" w14:paraId="38A7E42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8E89AD"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44877E"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EB7DA"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B0002F"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3EAAF"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F0CBA" w14:textId="77777777" w:rsidR="0054360A" w:rsidRDefault="0054360A" w:rsidP="0049107A">
            <w:pPr>
              <w:pStyle w:val="TAC"/>
              <w:rPr>
                <w:rFonts w:eastAsia="Yu Mincho"/>
              </w:rPr>
            </w:pPr>
            <w:r>
              <w:rPr>
                <w:rFonts w:eastAsia="Yu Mincho"/>
              </w:rPr>
              <w:t>132</w:t>
            </w:r>
          </w:p>
        </w:tc>
      </w:tr>
      <w:tr w:rsidR="0054360A" w14:paraId="43E6DBB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E9A3C9"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3D1F26"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E0D96F" w14:textId="77777777" w:rsidR="0054360A" w:rsidRDefault="0054360A" w:rsidP="0049107A">
            <w:pPr>
              <w:pStyle w:val="TAC"/>
              <w:rPr>
                <w:lang w:eastAsia="zh-CN"/>
              </w:rPr>
            </w:pPr>
            <w:r>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024F11"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A00D8D" w14:textId="77777777" w:rsidR="0054360A" w:rsidRDefault="0054360A" w:rsidP="0049107A">
            <w:pPr>
              <w:pStyle w:val="TAC"/>
              <w:rPr>
                <w:lang w:eastAsia="zh-CN"/>
              </w:rPr>
            </w:pPr>
            <w:r>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34B3EA" w14:textId="77777777" w:rsidR="0054360A" w:rsidRDefault="0054360A" w:rsidP="0049107A">
            <w:pPr>
              <w:pStyle w:val="TAC"/>
              <w:rPr>
                <w:lang w:eastAsia="zh-CN"/>
              </w:rPr>
            </w:pPr>
            <w:r>
              <w:rPr>
                <w:lang w:eastAsia="zh-CN"/>
              </w:rPr>
              <w:t>9</w:t>
            </w:r>
          </w:p>
        </w:tc>
      </w:tr>
      <w:tr w:rsidR="0054360A" w14:paraId="5EF3B6E4"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88E9A9"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789F82" w14:textId="77777777" w:rsidR="0054360A" w:rsidRDefault="0054360A" w:rsidP="0049107A">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8C1106" w14:textId="77777777" w:rsidR="0054360A" w:rsidRDefault="0054360A" w:rsidP="0049107A">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75E201" w14:textId="77777777" w:rsidR="0054360A" w:rsidRDefault="0054360A" w:rsidP="0049107A">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C1D7F" w14:textId="77777777" w:rsidR="0054360A" w:rsidRDefault="0054360A" w:rsidP="0049107A">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B488E0" w14:textId="77777777" w:rsidR="0054360A" w:rsidRDefault="0054360A" w:rsidP="0049107A">
            <w:pPr>
              <w:pStyle w:val="TAC"/>
              <w:rPr>
                <w:lang w:eastAsia="zh-CN"/>
              </w:rPr>
            </w:pPr>
            <w:r>
              <w:rPr>
                <w:lang w:eastAsia="zh-CN"/>
              </w:rPr>
              <w:t>64QAM</w:t>
            </w:r>
          </w:p>
        </w:tc>
      </w:tr>
      <w:tr w:rsidR="0054360A" w14:paraId="65BF8EE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BC278A" w14:textId="6315027C"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45A363" w14:textId="77777777" w:rsidR="0054360A" w:rsidRDefault="0054360A" w:rsidP="0049107A">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9E707" w14:textId="77777777" w:rsidR="0054360A" w:rsidRDefault="0054360A" w:rsidP="0049107A">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40DE1F" w14:textId="77777777" w:rsidR="0054360A" w:rsidRDefault="0054360A" w:rsidP="0049107A">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6185C" w14:textId="77777777" w:rsidR="0054360A" w:rsidRDefault="0054360A" w:rsidP="0049107A">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17E1A" w14:textId="77777777" w:rsidR="0054360A" w:rsidRDefault="0054360A" w:rsidP="0049107A">
            <w:pPr>
              <w:pStyle w:val="TAC"/>
              <w:rPr>
                <w:lang w:eastAsia="zh-CN"/>
              </w:rPr>
            </w:pPr>
            <w:r>
              <w:rPr>
                <w:rFonts w:eastAsia="Malgun Gothic"/>
              </w:rPr>
              <w:t>567/1024</w:t>
            </w:r>
          </w:p>
        </w:tc>
      </w:tr>
      <w:tr w:rsidR="0054360A" w14:paraId="1B8365A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D902A4"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470A33" w14:textId="77777777" w:rsidR="0054360A" w:rsidRDefault="0054360A" w:rsidP="0049107A">
            <w:pPr>
              <w:pStyle w:val="TAC"/>
            </w:pPr>
            <w: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5EF7FB" w14:textId="77777777" w:rsidR="0054360A" w:rsidRDefault="0054360A" w:rsidP="0049107A">
            <w:pPr>
              <w:pStyle w:val="TAC"/>
            </w:pPr>
            <w:r>
              <w:rPr>
                <w:szCs w:val="18"/>
              </w:rPr>
              <w:t>47112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5C3908" w14:textId="77777777" w:rsidR="0054360A" w:rsidRDefault="0054360A" w:rsidP="0049107A">
            <w:pPr>
              <w:pStyle w:val="TAC"/>
            </w:pPr>
            <w:r>
              <w:t>11528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4A5CD" w14:textId="77777777" w:rsidR="0054360A" w:rsidRDefault="0054360A" w:rsidP="0049107A">
            <w:pPr>
              <w:pStyle w:val="TAC"/>
            </w:pPr>
            <w:r>
              <w:rPr>
                <w:szCs w:val="18"/>
              </w:rP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95E4C" w14:textId="77777777" w:rsidR="0054360A" w:rsidRDefault="0054360A" w:rsidP="0049107A">
            <w:pPr>
              <w:pStyle w:val="TAC"/>
            </w:pPr>
            <w:r>
              <w:rPr>
                <w:szCs w:val="18"/>
              </w:rPr>
              <w:t>47112</w:t>
            </w:r>
          </w:p>
        </w:tc>
      </w:tr>
      <w:tr w:rsidR="0054360A" w14:paraId="4CAE699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DE60B4"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3087FF"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DE1ABA"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B42A4A"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C70EC1"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DF2F4" w14:textId="77777777" w:rsidR="0054360A" w:rsidRDefault="0054360A" w:rsidP="0049107A">
            <w:pPr>
              <w:pStyle w:val="TAC"/>
            </w:pPr>
            <w:r>
              <w:rPr>
                <w:szCs w:val="18"/>
              </w:rPr>
              <w:t>24</w:t>
            </w:r>
          </w:p>
        </w:tc>
      </w:tr>
      <w:tr w:rsidR="0054360A" w14:paraId="10139847"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165FE2"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69559E"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065330" w14:textId="77777777" w:rsidR="0054360A" w:rsidRDefault="0054360A" w:rsidP="0049107A">
            <w:pPr>
              <w:pStyle w:val="TAC"/>
            </w:pPr>
            <w:r>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B2022D"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0A327E" w14:textId="77777777" w:rsidR="0054360A" w:rsidRDefault="0054360A" w:rsidP="0049107A">
            <w:pPr>
              <w:pStyle w:val="TAC"/>
            </w:pPr>
            <w:r>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3FE3D1" w14:textId="77777777" w:rsidR="0054360A" w:rsidRDefault="0054360A" w:rsidP="0049107A">
            <w:pPr>
              <w:pStyle w:val="TAC"/>
            </w:pPr>
            <w:r>
              <w:rPr>
                <w:szCs w:val="18"/>
              </w:rPr>
              <w:t>24</w:t>
            </w:r>
          </w:p>
        </w:tc>
      </w:tr>
      <w:tr w:rsidR="0054360A" w14:paraId="74347252"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C59CFB"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242412" w14:textId="77777777" w:rsidR="0054360A" w:rsidRDefault="0054360A" w:rsidP="0049107A">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88AD0B" w14:textId="77777777" w:rsidR="0054360A" w:rsidRDefault="0054360A" w:rsidP="0049107A">
            <w:pPr>
              <w:pStyle w:val="TAC"/>
            </w:pPr>
            <w: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63450E" w14:textId="77777777" w:rsidR="0054360A" w:rsidRDefault="0054360A" w:rsidP="0049107A">
            <w:pPr>
              <w:pStyle w:val="TAC"/>
            </w:pPr>
            <w:r>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5CFD8E" w14:textId="77777777" w:rsidR="0054360A" w:rsidRDefault="0054360A" w:rsidP="0049107A">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7817C4" w14:textId="77777777" w:rsidR="0054360A" w:rsidRDefault="0054360A" w:rsidP="0049107A">
            <w:pPr>
              <w:pStyle w:val="TAC"/>
            </w:pPr>
            <w:r>
              <w:t>6</w:t>
            </w:r>
          </w:p>
        </w:tc>
      </w:tr>
      <w:tr w:rsidR="0054360A" w14:paraId="612829CD"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12B5DE"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D7C5B7" w14:textId="77777777" w:rsidR="0054360A" w:rsidRDefault="0054360A" w:rsidP="0049107A">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C8BC91" w14:textId="77777777" w:rsidR="0054360A" w:rsidRDefault="0054360A" w:rsidP="0049107A">
            <w:pPr>
              <w:pStyle w:val="TAC"/>
            </w:pPr>
            <w:r>
              <w:rPr>
                <w:lang w:eastAsia="zh-CN"/>
              </w:rPr>
              <w:t>7880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F704A2" w14:textId="77777777" w:rsidR="0054360A" w:rsidRDefault="0054360A" w:rsidP="0049107A">
            <w:pPr>
              <w:pStyle w:val="TAC"/>
            </w:pPr>
            <w:r>
              <w:rPr>
                <w:lang w:eastAsia="zh-CN"/>
              </w:rPr>
              <w:t>5800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97B5E" w14:textId="77777777" w:rsidR="0054360A" w:rsidRDefault="0054360A" w:rsidP="0049107A">
            <w:pPr>
              <w:pStyle w:val="TAC"/>
            </w:pPr>
            <w:r>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7E87B0" w14:textId="77777777" w:rsidR="0054360A" w:rsidRDefault="0054360A" w:rsidP="0049107A">
            <w:pPr>
              <w:pStyle w:val="TAC"/>
            </w:pPr>
            <w:r>
              <w:rPr>
                <w:lang w:eastAsia="zh-CN"/>
              </w:rPr>
              <w:t>7880</w:t>
            </w:r>
          </w:p>
        </w:tc>
      </w:tr>
      <w:tr w:rsidR="0054360A" w14:paraId="73F1CE27"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D88685"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AD8F7A" w14:textId="77777777" w:rsidR="0054360A" w:rsidRDefault="0054360A" w:rsidP="0049107A">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66427E" w14:textId="77777777" w:rsidR="0054360A" w:rsidRDefault="0054360A" w:rsidP="0049107A">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11A952" w14:textId="77777777" w:rsidR="0054360A" w:rsidRDefault="0054360A" w:rsidP="0049107A">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99AEEA" w14:textId="77777777" w:rsidR="0054360A" w:rsidRDefault="0054360A" w:rsidP="0049107A">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D8383A" w14:textId="77777777" w:rsidR="0054360A" w:rsidRDefault="0054360A" w:rsidP="0049107A">
            <w:pPr>
              <w:pStyle w:val="TAC"/>
            </w:pPr>
            <w:r>
              <w:t>85536</w:t>
            </w:r>
          </w:p>
        </w:tc>
      </w:tr>
      <w:tr w:rsidR="0054360A" w14:paraId="4604429E"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E7E9A24"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EC272C" w14:textId="77777777" w:rsidR="0054360A" w:rsidRDefault="0054360A" w:rsidP="0049107A">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A7C9DA" w14:textId="77777777" w:rsidR="0054360A" w:rsidRDefault="0054360A" w:rsidP="0049107A">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F7AE9A" w14:textId="77777777" w:rsidR="0054360A" w:rsidRDefault="0054360A" w:rsidP="0049107A">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20DE7" w14:textId="77777777" w:rsidR="0054360A" w:rsidRDefault="0054360A" w:rsidP="0049107A">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C4D74" w14:textId="77777777" w:rsidR="0054360A" w:rsidRDefault="0054360A" w:rsidP="0049107A">
            <w:pPr>
              <w:pStyle w:val="TAC"/>
            </w:pPr>
            <w:r>
              <w:rPr>
                <w:szCs w:val="18"/>
              </w:rPr>
              <w:t>14256</w:t>
            </w:r>
          </w:p>
        </w:tc>
      </w:tr>
      <w:tr w:rsidR="0054360A" w14:paraId="330ECB4C"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C7C7B65"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pos0</w:t>
            </w:r>
            <w:r>
              <w:t xml:space="preserve"> with </w:t>
            </w:r>
            <w:r>
              <w:rPr>
                <w:i/>
                <w:lang w:eastAsia="zh-CN"/>
              </w:rPr>
              <w:t>l</w:t>
            </w:r>
            <w:r>
              <w:rPr>
                <w:i/>
                <w:vertAlign w:val="subscript"/>
                <w:lang w:eastAsia="zh-CN"/>
              </w:rPr>
              <w:t>0</w:t>
            </w:r>
            <w:r>
              <w:t xml:space="preserve">= </w:t>
            </w:r>
            <w:r>
              <w:rPr>
                <w:lang w:eastAsia="zh-CN"/>
              </w:rPr>
              <w:t>0</w:t>
            </w:r>
            <w:r>
              <w:t xml:space="preserve"> as per table 6.4.1.1.3-3 of TS 38.211 [8].</w:t>
            </w:r>
          </w:p>
          <w:p w14:paraId="3E969CEB"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5999F9F9" w14:textId="77777777" w:rsidR="0054360A" w:rsidRDefault="0054360A" w:rsidP="0054360A">
      <w:pPr>
        <w:rPr>
          <w:noProof/>
          <w:lang w:eastAsia="zh-CN"/>
        </w:rPr>
      </w:pPr>
    </w:p>
    <w:p w14:paraId="0317BDB9" w14:textId="77777777" w:rsidR="0054360A" w:rsidRDefault="0054360A" w:rsidP="0054360A">
      <w:pPr>
        <w:pStyle w:val="TH"/>
        <w:rPr>
          <w:lang w:eastAsia="zh-CN"/>
        </w:rPr>
      </w:pPr>
      <w:r>
        <w:rPr>
          <w:rFonts w:eastAsia="Malgun Gothic"/>
        </w:rPr>
        <w:lastRenderedPageBreak/>
        <w:t>Table A.2.4-3: FRC parameters for</w:t>
      </w:r>
      <w:r>
        <w:rPr>
          <w:lang w:eastAsia="zh-CN"/>
        </w:rPr>
        <w:t xml:space="preserve"> FR2 PUSCH </w:t>
      </w:r>
      <w:r>
        <w:rPr>
          <w:rFonts w:eastAsia="Malgun Gothic"/>
        </w:rPr>
        <w:t>performance requirements</w:t>
      </w:r>
      <w:r>
        <w:rPr>
          <w:lang w:eastAsia="zh-CN"/>
        </w:rPr>
        <w:t xml:space="preserve">,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4360A" w14:paraId="2659F1CC"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0D603C6" w14:textId="77777777" w:rsidR="0054360A" w:rsidRDefault="0054360A" w:rsidP="0049107A">
            <w:pPr>
              <w:pStyle w:val="TAH"/>
            </w:pPr>
            <w: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5BAB28" w14:textId="77777777" w:rsidR="0054360A" w:rsidRDefault="0054360A" w:rsidP="0049107A">
            <w:pPr>
              <w:pStyle w:val="TAH"/>
            </w:pPr>
            <w:r>
              <w:rPr>
                <w:lang w:eastAsia="zh-CN"/>
              </w:rPr>
              <w:t>D-FR2-A.2.4-6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20168" w14:textId="77777777" w:rsidR="0054360A" w:rsidRDefault="0054360A" w:rsidP="0049107A">
            <w:pPr>
              <w:pStyle w:val="TAH"/>
            </w:pPr>
            <w:r>
              <w:rPr>
                <w:lang w:eastAsia="zh-CN"/>
              </w:rPr>
              <w:t>D-FR2-A.2.4-7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BCF7ED" w14:textId="77777777" w:rsidR="0054360A" w:rsidRDefault="0054360A" w:rsidP="0049107A">
            <w:pPr>
              <w:pStyle w:val="TAH"/>
            </w:pPr>
            <w:r>
              <w:rPr>
                <w:lang w:eastAsia="zh-CN"/>
              </w:rPr>
              <w:t>D-FR2-A.2.4-8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036C2" w14:textId="77777777" w:rsidR="0054360A" w:rsidRDefault="0054360A" w:rsidP="0049107A">
            <w:pPr>
              <w:pStyle w:val="TAH"/>
            </w:pPr>
            <w:r>
              <w:rPr>
                <w:lang w:eastAsia="zh-CN"/>
              </w:rPr>
              <w:t>D-FR2-A.2.4-9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18D64" w14:textId="77777777" w:rsidR="0054360A" w:rsidRDefault="0054360A" w:rsidP="0049107A">
            <w:pPr>
              <w:pStyle w:val="TAH"/>
            </w:pPr>
            <w:r>
              <w:rPr>
                <w:lang w:eastAsia="zh-CN"/>
              </w:rPr>
              <w:t>D-FR2-A.2.4-10</w:t>
            </w:r>
          </w:p>
        </w:tc>
      </w:tr>
      <w:tr w:rsidR="0054360A" w14:paraId="5280E71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9DE8FD" w14:textId="77777777" w:rsidR="0054360A" w:rsidRDefault="0054360A" w:rsidP="0049107A">
            <w:pPr>
              <w:pStyle w:val="TAC"/>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000F7F" w14:textId="77777777" w:rsidR="0054360A" w:rsidRDefault="0054360A" w:rsidP="0049107A">
            <w:pPr>
              <w:pStyle w:val="TAC"/>
              <w:rPr>
                <w:lang w:eastAsia="zh-CN"/>
              </w:rPr>
            </w:pPr>
            <w:r>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F4FF4" w14:textId="77777777" w:rsidR="0054360A" w:rsidRDefault="0054360A" w:rsidP="0049107A">
            <w:pPr>
              <w:pStyle w:val="TAC"/>
            </w:pPr>
            <w:r>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B3529"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83207D" w14:textId="77777777" w:rsidR="0054360A" w:rsidRDefault="0054360A" w:rsidP="0049107A">
            <w:pPr>
              <w:pStyle w:val="TAC"/>
            </w:pPr>
            <w:r>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236E6" w14:textId="77777777" w:rsidR="0054360A" w:rsidRDefault="0054360A" w:rsidP="0049107A">
            <w:pPr>
              <w:pStyle w:val="TAC"/>
            </w:pPr>
            <w:r>
              <w:rPr>
                <w:lang w:eastAsia="zh-CN"/>
              </w:rPr>
              <w:t>120</w:t>
            </w:r>
          </w:p>
        </w:tc>
      </w:tr>
      <w:tr w:rsidR="0054360A" w14:paraId="3C18013A"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2DB5B8" w14:textId="77777777" w:rsidR="0054360A" w:rsidRDefault="0054360A" w:rsidP="0049107A">
            <w:pPr>
              <w:pStyle w:val="TAC"/>
            </w:pPr>
            <w:r>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A12A50"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E10A11" w14:textId="77777777" w:rsidR="0054360A" w:rsidRDefault="0054360A" w:rsidP="0049107A">
            <w:pPr>
              <w:pStyle w:val="TAC"/>
              <w:rPr>
                <w:rFonts w:eastAsia="Yu Mincho"/>
              </w:rPr>
            </w:pPr>
            <w:r>
              <w:rPr>
                <w:rFonts w:eastAsia="Yu Mincho"/>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4C0133" w14:textId="77777777" w:rsidR="0054360A" w:rsidRDefault="0054360A" w:rsidP="0049107A">
            <w:pPr>
              <w:pStyle w:val="TAC"/>
              <w:rPr>
                <w:rFonts w:eastAsia="Yu Mincho"/>
              </w:rPr>
            </w:pPr>
            <w:r>
              <w:rPr>
                <w:rFonts w:eastAsia="Yu Mincho"/>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D6BEE4" w14:textId="77777777" w:rsidR="0054360A" w:rsidRDefault="0054360A" w:rsidP="0049107A">
            <w:pPr>
              <w:pStyle w:val="TAC"/>
              <w:rPr>
                <w:rFonts w:eastAsia="Yu Mincho"/>
              </w:rPr>
            </w:pPr>
            <w:r>
              <w:rPr>
                <w:rFonts w:eastAsia="Yu Mincho"/>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6627F6" w14:textId="77777777" w:rsidR="0054360A" w:rsidRDefault="0054360A" w:rsidP="0049107A">
            <w:pPr>
              <w:pStyle w:val="TAC"/>
              <w:rPr>
                <w:rFonts w:eastAsia="Yu Mincho"/>
              </w:rPr>
            </w:pPr>
            <w:r>
              <w:rPr>
                <w:rFonts w:eastAsia="Yu Mincho"/>
              </w:rPr>
              <w:t>132</w:t>
            </w:r>
          </w:p>
        </w:tc>
      </w:tr>
      <w:tr w:rsidR="0054360A" w14:paraId="1CA27D1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F3E775" w14:textId="77777777" w:rsidR="0054360A" w:rsidRDefault="0054360A" w:rsidP="0049107A">
            <w:pPr>
              <w:pStyle w:val="TAC"/>
              <w:rPr>
                <w:lang w:eastAsia="zh-CN"/>
              </w:rPr>
            </w:pPr>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036818"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D2C78" w14:textId="77777777" w:rsidR="0054360A" w:rsidRDefault="0054360A" w:rsidP="0049107A">
            <w:pPr>
              <w:pStyle w:val="TAC"/>
              <w:rPr>
                <w:lang w:eastAsia="zh-CN"/>
              </w:rPr>
            </w:pPr>
            <w:r>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5FE9EF"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9E56B5" w14:textId="77777777" w:rsidR="0054360A" w:rsidRDefault="0054360A" w:rsidP="0049107A">
            <w:pPr>
              <w:pStyle w:val="TAC"/>
              <w:rPr>
                <w:lang w:eastAsia="zh-CN"/>
              </w:rPr>
            </w:pPr>
            <w:r>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13247" w14:textId="77777777" w:rsidR="0054360A" w:rsidRDefault="0054360A" w:rsidP="0049107A">
            <w:pPr>
              <w:pStyle w:val="TAC"/>
              <w:rPr>
                <w:lang w:eastAsia="zh-CN"/>
              </w:rPr>
            </w:pPr>
            <w:r>
              <w:rPr>
                <w:lang w:eastAsia="zh-CN"/>
              </w:rPr>
              <w:t>8</w:t>
            </w:r>
          </w:p>
        </w:tc>
      </w:tr>
      <w:tr w:rsidR="0054360A" w14:paraId="1D3B3F6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A50CFC" w14:textId="77777777" w:rsidR="0054360A" w:rsidRDefault="0054360A" w:rsidP="0049107A">
            <w:pPr>
              <w:pStyle w:val="TAC"/>
            </w:pPr>
            <w:r>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EFD32B" w14:textId="77777777" w:rsidR="0054360A" w:rsidRDefault="0054360A" w:rsidP="0049107A">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51E97" w14:textId="77777777" w:rsidR="0054360A" w:rsidRDefault="0054360A" w:rsidP="0049107A">
            <w:pPr>
              <w:pStyle w:val="TAC"/>
              <w:rPr>
                <w:lang w:eastAsia="zh-CN"/>
              </w:rPr>
            </w:pPr>
            <w:r>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F37E5E" w14:textId="77777777" w:rsidR="0054360A" w:rsidRDefault="0054360A" w:rsidP="0049107A">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43AB1F" w14:textId="77777777" w:rsidR="0054360A" w:rsidRDefault="0054360A" w:rsidP="0049107A">
            <w:pPr>
              <w:pStyle w:val="TAC"/>
              <w:rPr>
                <w:lang w:eastAsia="zh-CN"/>
              </w:rPr>
            </w:pPr>
            <w:r>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8AF56" w14:textId="77777777" w:rsidR="0054360A" w:rsidRDefault="0054360A" w:rsidP="0049107A">
            <w:pPr>
              <w:pStyle w:val="TAC"/>
              <w:rPr>
                <w:lang w:eastAsia="zh-CN"/>
              </w:rPr>
            </w:pPr>
            <w:r>
              <w:rPr>
                <w:lang w:eastAsia="zh-CN"/>
              </w:rPr>
              <w:t>64QAM</w:t>
            </w:r>
          </w:p>
        </w:tc>
      </w:tr>
      <w:tr w:rsidR="0054360A" w14:paraId="125C984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FB0425" w14:textId="380D3194" w:rsidR="0054360A" w:rsidRDefault="0054360A" w:rsidP="0049107A">
            <w:pPr>
              <w:pStyle w:val="TAC"/>
            </w:pPr>
            <w:r>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DAB0BF" w14:textId="77777777" w:rsidR="0054360A" w:rsidRDefault="0054360A" w:rsidP="0049107A">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B56CB" w14:textId="77777777" w:rsidR="0054360A" w:rsidRDefault="0054360A" w:rsidP="0049107A">
            <w:pPr>
              <w:pStyle w:val="TAC"/>
              <w:rPr>
                <w:lang w:eastAsia="zh-CN"/>
              </w:rPr>
            </w:pPr>
            <w:r>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FD878F" w14:textId="77777777" w:rsidR="0054360A" w:rsidRDefault="0054360A" w:rsidP="0049107A">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463C50" w14:textId="77777777" w:rsidR="0054360A" w:rsidRDefault="0054360A" w:rsidP="0049107A">
            <w:pPr>
              <w:pStyle w:val="TAC"/>
              <w:rPr>
                <w:lang w:eastAsia="zh-CN"/>
              </w:rPr>
            </w:pPr>
            <w:r>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8487DA" w14:textId="77777777" w:rsidR="0054360A" w:rsidRDefault="0054360A" w:rsidP="0049107A">
            <w:pPr>
              <w:pStyle w:val="TAC"/>
              <w:rPr>
                <w:lang w:eastAsia="zh-CN"/>
              </w:rPr>
            </w:pPr>
            <w:r>
              <w:rPr>
                <w:rFonts w:eastAsia="Malgun Gothic"/>
              </w:rPr>
              <w:t>567/1024</w:t>
            </w:r>
          </w:p>
        </w:tc>
      </w:tr>
      <w:tr w:rsidR="0054360A" w14:paraId="223712B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4AACB8" w14:textId="77777777" w:rsidR="0054360A" w:rsidRDefault="0054360A" w:rsidP="0049107A">
            <w:pPr>
              <w:pStyle w:val="TAC"/>
            </w:pPr>
            <w: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D0C8EA" w14:textId="77777777" w:rsidR="0054360A" w:rsidRDefault="0054360A" w:rsidP="0049107A">
            <w:pPr>
              <w:pStyle w:val="TAC"/>
            </w:pPr>
            <w:r>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B88A15" w14:textId="77777777" w:rsidR="0054360A" w:rsidRDefault="0054360A" w:rsidP="0049107A">
            <w:pPr>
              <w:pStyle w:val="TAC"/>
            </w:pPr>
            <w:r>
              <w:t>42016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960FA3" w14:textId="77777777" w:rsidR="0054360A" w:rsidRDefault="0054360A" w:rsidP="0049107A">
            <w:pPr>
              <w:pStyle w:val="TAC"/>
            </w:pPr>
            <w:r>
              <w:t>10248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2A90C" w14:textId="77777777" w:rsidR="0054360A" w:rsidRDefault="0054360A" w:rsidP="0049107A">
            <w:pPr>
              <w:pStyle w:val="TAC"/>
            </w:pPr>
            <w:r>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BFA1E" w14:textId="77777777" w:rsidR="0054360A" w:rsidRDefault="0054360A" w:rsidP="0049107A">
            <w:pPr>
              <w:pStyle w:val="TAC"/>
            </w:pPr>
            <w:r>
              <w:t>42016</w:t>
            </w:r>
          </w:p>
        </w:tc>
      </w:tr>
      <w:tr w:rsidR="0054360A" w14:paraId="337F2D98"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D4AFD9" w14:textId="77777777" w:rsidR="0054360A" w:rsidRDefault="0054360A" w:rsidP="0049107A">
            <w:pPr>
              <w:pStyle w:val="TAC"/>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6ADD5E" w14:textId="77777777" w:rsidR="0054360A" w:rsidRDefault="0054360A" w:rsidP="0049107A">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B2835" w14:textId="77777777" w:rsidR="0054360A" w:rsidRDefault="0054360A" w:rsidP="0049107A">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02308D" w14:textId="77777777" w:rsidR="0054360A" w:rsidRDefault="0054360A" w:rsidP="0049107A">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D6D02" w14:textId="77777777" w:rsidR="0054360A" w:rsidRDefault="0054360A" w:rsidP="0049107A">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BD31F" w14:textId="77777777" w:rsidR="0054360A" w:rsidRDefault="0054360A" w:rsidP="0049107A">
            <w:pPr>
              <w:pStyle w:val="TAC"/>
            </w:pPr>
            <w:r>
              <w:t>24</w:t>
            </w:r>
          </w:p>
        </w:tc>
      </w:tr>
      <w:tr w:rsidR="0054360A" w14:paraId="593FDFD9"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04F830" w14:textId="77777777" w:rsidR="0054360A" w:rsidRDefault="0054360A" w:rsidP="0049107A">
            <w:pPr>
              <w:pStyle w:val="TAC"/>
            </w:pPr>
            <w:r>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B2065B" w14:textId="77777777" w:rsidR="0054360A" w:rsidRDefault="0054360A" w:rsidP="0049107A">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AA9E63" w14:textId="77777777" w:rsidR="0054360A" w:rsidRDefault="0054360A" w:rsidP="0049107A">
            <w:pPr>
              <w:pStyle w:val="TAC"/>
            </w:pPr>
            <w: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8B00D3" w14:textId="77777777" w:rsidR="0054360A" w:rsidRDefault="0054360A" w:rsidP="0049107A">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B75B8" w14:textId="77777777" w:rsidR="0054360A" w:rsidRDefault="0054360A" w:rsidP="0049107A">
            <w:pPr>
              <w:pStyle w:val="TAC"/>
            </w:pPr>
            <w: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CFF03C" w14:textId="77777777" w:rsidR="0054360A" w:rsidRDefault="0054360A" w:rsidP="0049107A">
            <w:pPr>
              <w:pStyle w:val="TAC"/>
            </w:pPr>
            <w:r>
              <w:t>24</w:t>
            </w:r>
          </w:p>
        </w:tc>
      </w:tr>
      <w:tr w:rsidR="0054360A" w14:paraId="1E0C9AF0"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27B6E90" w14:textId="77777777" w:rsidR="0054360A" w:rsidRDefault="0054360A" w:rsidP="0049107A">
            <w:pPr>
              <w:pStyle w:val="TAC"/>
            </w:pPr>
            <w: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4D3EE9" w14:textId="77777777" w:rsidR="0054360A" w:rsidRDefault="0054360A" w:rsidP="0049107A">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735E1E" w14:textId="77777777" w:rsidR="0054360A" w:rsidRDefault="0054360A" w:rsidP="0049107A">
            <w:pPr>
              <w:pStyle w:val="TAC"/>
            </w:pPr>
            <w:r>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EE7DD7" w14:textId="77777777" w:rsidR="0054360A" w:rsidRDefault="0054360A" w:rsidP="0049107A">
            <w:pPr>
              <w:pStyle w:val="TAC"/>
            </w:pPr>
            <w: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5E6BE2" w14:textId="77777777" w:rsidR="0054360A" w:rsidRDefault="0054360A" w:rsidP="0049107A">
            <w:pPr>
              <w:pStyle w:val="TAC"/>
            </w:pPr>
            <w: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5DA195" w14:textId="77777777" w:rsidR="0054360A" w:rsidRDefault="0054360A" w:rsidP="0049107A">
            <w:pPr>
              <w:pStyle w:val="TAC"/>
            </w:pPr>
            <w:r>
              <w:t>5</w:t>
            </w:r>
          </w:p>
        </w:tc>
      </w:tr>
      <w:tr w:rsidR="0054360A" w14:paraId="47E0B6B5"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4A09970" w14:textId="77777777" w:rsidR="0054360A" w:rsidRDefault="0054360A" w:rsidP="0049107A">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2B5CFF" w14:textId="77777777" w:rsidR="0054360A" w:rsidRDefault="0054360A" w:rsidP="0049107A">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9B470E" w14:textId="77777777" w:rsidR="0054360A" w:rsidRDefault="0054360A" w:rsidP="0049107A">
            <w:pPr>
              <w:pStyle w:val="TAC"/>
              <w:rPr>
                <w:lang w:eastAsia="zh-CN"/>
              </w:rPr>
            </w:pPr>
            <w:r>
              <w:rPr>
                <w:lang w:eastAsia="zh-CN"/>
              </w:rPr>
              <w:t>8432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01A234" w14:textId="77777777" w:rsidR="0054360A" w:rsidRDefault="0054360A" w:rsidP="0049107A">
            <w:pPr>
              <w:pStyle w:val="TAC"/>
              <w:rPr>
                <w:lang w:eastAsia="zh-CN"/>
              </w:rPr>
            </w:pPr>
            <w:r>
              <w:rPr>
                <w:lang w:eastAsia="zh-CN"/>
              </w:rPr>
              <w:t>5160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87CFD" w14:textId="77777777" w:rsidR="0054360A" w:rsidRDefault="0054360A" w:rsidP="0049107A">
            <w:pPr>
              <w:pStyle w:val="TAC"/>
              <w:rPr>
                <w:lang w:eastAsia="zh-CN"/>
              </w:rPr>
            </w:pPr>
            <w:r>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9FC8A1" w14:textId="77777777" w:rsidR="0054360A" w:rsidRDefault="0054360A" w:rsidP="0049107A">
            <w:pPr>
              <w:pStyle w:val="TAC"/>
              <w:rPr>
                <w:lang w:eastAsia="zh-CN"/>
              </w:rPr>
            </w:pPr>
            <w:r>
              <w:rPr>
                <w:lang w:eastAsia="zh-CN"/>
              </w:rPr>
              <w:t>8432</w:t>
            </w:r>
          </w:p>
        </w:tc>
      </w:tr>
      <w:tr w:rsidR="0054360A" w14:paraId="6B31E5AF"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CE1F17" w14:textId="77777777" w:rsidR="0054360A" w:rsidRDefault="0054360A" w:rsidP="0049107A">
            <w:pPr>
              <w:pStyle w:val="TAC"/>
              <w:rPr>
                <w:lang w:eastAsia="zh-CN"/>
              </w:rPr>
            </w:pPr>
            <w:r>
              <w:t xml:space="preserve">Total number of bits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B66F6" w14:textId="77777777" w:rsidR="0054360A" w:rsidRDefault="0054360A" w:rsidP="0049107A">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9A848" w14:textId="77777777" w:rsidR="0054360A" w:rsidRDefault="0054360A" w:rsidP="0049107A">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B9C5D9" w14:textId="77777777" w:rsidR="0054360A" w:rsidRDefault="0054360A" w:rsidP="0049107A">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E7DAB0" w14:textId="77777777" w:rsidR="0054360A" w:rsidRDefault="0054360A" w:rsidP="0049107A">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D8F5F" w14:textId="77777777" w:rsidR="0054360A" w:rsidRDefault="0054360A" w:rsidP="0049107A">
            <w:pPr>
              <w:pStyle w:val="TAC"/>
            </w:pPr>
            <w:r>
              <w:t>76032</w:t>
            </w:r>
          </w:p>
        </w:tc>
      </w:tr>
      <w:tr w:rsidR="0054360A" w14:paraId="33358D93" w14:textId="77777777" w:rsidTr="0049107A">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4550EC" w14:textId="77777777" w:rsidR="0054360A" w:rsidRDefault="0054360A" w:rsidP="0049107A">
            <w:pPr>
              <w:pStyle w:val="TAC"/>
              <w:rPr>
                <w:lang w:eastAsia="zh-CN"/>
              </w:rPr>
            </w:pPr>
            <w:r>
              <w:t xml:space="preserve">Total symbols per </w:t>
            </w:r>
            <w:r>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3E72BC" w14:textId="77777777" w:rsidR="0054360A" w:rsidRDefault="0054360A" w:rsidP="0049107A">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459A8" w14:textId="77777777" w:rsidR="0054360A" w:rsidRDefault="0054360A" w:rsidP="0049107A">
            <w:pPr>
              <w:pStyle w:val="TAC"/>
            </w:pPr>
            <w: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B06730" w14:textId="77777777" w:rsidR="0054360A" w:rsidRDefault="0054360A" w:rsidP="0049107A">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735827" w14:textId="77777777" w:rsidR="0054360A" w:rsidRDefault="0054360A" w:rsidP="0049107A">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09C775" w14:textId="77777777" w:rsidR="0054360A" w:rsidRDefault="0054360A" w:rsidP="0049107A">
            <w:pPr>
              <w:pStyle w:val="TAC"/>
            </w:pPr>
            <w:r>
              <w:t>12672</w:t>
            </w:r>
          </w:p>
        </w:tc>
      </w:tr>
      <w:tr w:rsidR="0054360A" w14:paraId="4EC98858" w14:textId="77777777" w:rsidTr="0049107A">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885117A" w14:textId="77777777" w:rsidR="0054360A" w:rsidRDefault="0054360A" w:rsidP="0049107A">
            <w:pPr>
              <w:pStyle w:val="TAN"/>
              <w:rPr>
                <w:lang w:eastAsia="zh-CN"/>
              </w:rPr>
            </w:pPr>
            <w:r>
              <w:t>NOTE 1:</w:t>
            </w:r>
            <w:r>
              <w:tab/>
            </w:r>
            <w:r>
              <w:rPr>
                <w:lang w:eastAsia="zh-CN"/>
              </w:rPr>
              <w:t>DM-RS configuration type</w:t>
            </w:r>
            <w:r>
              <w:t xml:space="preserv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 xml:space="preserve">0 </w:t>
            </w:r>
            <w:r>
              <w:t xml:space="preserve">= </w:t>
            </w:r>
            <w:r>
              <w:rPr>
                <w:lang w:eastAsia="zh-CN"/>
              </w:rPr>
              <w:t>0</w:t>
            </w:r>
            <w:r>
              <w:t xml:space="preserve"> </w:t>
            </w:r>
            <w:r>
              <w:rPr>
                <w:lang w:eastAsia="zh-CN"/>
              </w:rPr>
              <w:t xml:space="preserve">and </w:t>
            </w:r>
            <w:r>
              <w:rPr>
                <w:i/>
                <w:lang w:eastAsia="zh-CN"/>
              </w:rPr>
              <w:t xml:space="preserve">l </w:t>
            </w:r>
            <w:r>
              <w:rPr>
                <w:lang w:eastAsia="zh-CN"/>
              </w:rPr>
              <w:t>= 8</w:t>
            </w:r>
            <w:r>
              <w:t xml:space="preserve"> as per table 6.4.1.1.3-3 of TS 38.211 [8].</w:t>
            </w:r>
          </w:p>
          <w:p w14:paraId="13FC3D54" w14:textId="77777777" w:rsidR="0054360A" w:rsidRDefault="0054360A" w:rsidP="0049107A">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[9].</w:t>
            </w:r>
          </w:p>
        </w:tc>
      </w:tr>
    </w:tbl>
    <w:p w14:paraId="24808717" w14:textId="77777777" w:rsidR="0054360A" w:rsidRDefault="0054360A" w:rsidP="0054360A">
      <w:pPr>
        <w:rPr>
          <w:noProof/>
          <w:lang w:eastAsia="zh-CN"/>
        </w:rPr>
      </w:pPr>
    </w:p>
    <w:p w14:paraId="71CB3F24" w14:textId="77777777" w:rsidR="0054360A" w:rsidRDefault="0054360A" w:rsidP="0054360A">
      <w:pPr>
        <w:pStyle w:val="30"/>
      </w:pPr>
      <w:bookmarkStart w:id="27" w:name="_Toc58867032"/>
      <w:bookmarkStart w:id="28" w:name="_Toc58865450"/>
      <w:bookmarkStart w:id="29" w:name="_Toc53183056"/>
      <w:bookmarkStart w:id="30" w:name="_Toc45885155"/>
      <w:bookmarkStart w:id="31" w:name="_Toc37273837"/>
      <w:bookmarkStart w:id="32" w:name="_Toc29810560"/>
      <w:bookmarkStart w:id="33" w:name="_Toc21101523"/>
      <w:r>
        <w:t>A.2.5</w:t>
      </w:r>
      <w:r>
        <w:tab/>
      </w:r>
      <w:bookmarkEnd w:id="27"/>
      <w:bookmarkEnd w:id="28"/>
      <w:bookmarkEnd w:id="29"/>
      <w:bookmarkEnd w:id="30"/>
      <w:bookmarkEnd w:id="31"/>
      <w:bookmarkEnd w:id="32"/>
      <w:bookmarkEnd w:id="33"/>
      <w:r w:rsidRPr="002B5A76">
        <w:t>PRACH Test preambles</w:t>
      </w:r>
    </w:p>
    <w:p w14:paraId="1D42345A" w14:textId="77777777" w:rsidR="0054360A" w:rsidRDefault="0054360A" w:rsidP="0054360A">
      <w:pPr>
        <w:pStyle w:val="TH"/>
        <w:rPr>
          <w:lang w:eastAsia="zh-CN"/>
        </w:rPr>
      </w:pPr>
      <w:r>
        <w:t>Table A.2.5-1 Test preambles for Normal Mode</w:t>
      </w:r>
      <w:r>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4360A" w14:paraId="228B9AFE" w14:textId="77777777" w:rsidTr="0049107A">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FDF264F" w14:textId="77777777" w:rsidR="0054360A" w:rsidRDefault="0054360A" w:rsidP="0049107A">
            <w:pPr>
              <w:pStyle w:val="TAH"/>
            </w:pPr>
            <w:r>
              <w:t>Burst format</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ECD4E5B" w14:textId="77777777" w:rsidR="0054360A" w:rsidRDefault="0054360A" w:rsidP="0049107A">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vAlign w:val="center"/>
            <w:hideMark/>
          </w:tcPr>
          <w:p w14:paraId="2543F8F7" w14:textId="77777777" w:rsidR="0054360A" w:rsidRDefault="0054360A" w:rsidP="0049107A">
            <w:pPr>
              <w:pStyle w:val="TAH"/>
            </w:pPr>
            <w:r>
              <w:t>Ncs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2D19B" w14:textId="77777777" w:rsidR="0054360A" w:rsidRDefault="0054360A" w:rsidP="0049107A">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1FF1C9" w14:textId="77777777" w:rsidR="0054360A" w:rsidRDefault="0054360A" w:rsidP="0049107A">
            <w:pPr>
              <w:pStyle w:val="TAH"/>
            </w:pPr>
            <w:r>
              <w:t>v</w:t>
            </w:r>
          </w:p>
        </w:tc>
      </w:tr>
      <w:tr w:rsidR="0054360A" w14:paraId="585D8649" w14:textId="77777777" w:rsidTr="0049107A">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60C5B61F" w14:textId="77777777" w:rsidR="0054360A" w:rsidRDefault="0054360A" w:rsidP="0049107A">
            <w:pPr>
              <w:pStyle w:val="TAC"/>
              <w:overflowPunct w:val="0"/>
              <w:autoSpaceDE w:val="0"/>
              <w:autoSpaceDN w:val="0"/>
              <w:adjustRightInd w:val="0"/>
              <w:textAlignment w:val="baseline"/>
            </w:pPr>
            <w:r>
              <w:t>0</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E8B7C7" w14:textId="77777777" w:rsidR="0054360A" w:rsidRDefault="0054360A" w:rsidP="0049107A">
            <w:pPr>
              <w:pStyle w:val="TAC"/>
              <w:overflowPunct w:val="0"/>
              <w:autoSpaceDE w:val="0"/>
              <w:autoSpaceDN w:val="0"/>
              <w:adjustRightInd w:val="0"/>
              <w:textAlignment w:val="baseline"/>
            </w:pPr>
            <w:r>
              <w:rPr>
                <w:lang w:eastAsia="zh-CN"/>
              </w:rPr>
              <w:t>1.25</w:t>
            </w:r>
          </w:p>
        </w:tc>
        <w:tc>
          <w:tcPr>
            <w:tcW w:w="554" w:type="dxa"/>
            <w:tcBorders>
              <w:top w:val="single" w:sz="4" w:space="0" w:color="auto"/>
              <w:left w:val="single" w:sz="4" w:space="0" w:color="auto"/>
              <w:bottom w:val="single" w:sz="4" w:space="0" w:color="auto"/>
              <w:right w:val="single" w:sz="4" w:space="0" w:color="auto"/>
            </w:tcBorders>
            <w:vAlign w:val="center"/>
            <w:hideMark/>
          </w:tcPr>
          <w:p w14:paraId="49DF1214" w14:textId="77777777" w:rsidR="0054360A" w:rsidRDefault="0054360A" w:rsidP="0049107A">
            <w:pPr>
              <w:pStyle w:val="TAC"/>
              <w:overflowPunct w:val="0"/>
              <w:autoSpaceDE w:val="0"/>
              <w:autoSpaceDN w:val="0"/>
              <w:adjustRightInd w:val="0"/>
              <w:textAlignment w:val="baseline"/>
            </w:pPr>
            <w: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C5595E" w14:textId="77777777" w:rsidR="0054360A" w:rsidRDefault="0054360A" w:rsidP="0049107A">
            <w:pPr>
              <w:pStyle w:val="TAC"/>
              <w:overflowPunct w:val="0"/>
              <w:autoSpaceDE w:val="0"/>
              <w:autoSpaceDN w:val="0"/>
              <w:adjustRightInd w:val="0"/>
              <w:textAlignment w:val="baseline"/>
            </w:pPr>
            <w: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02254A" w14:textId="77777777" w:rsidR="0054360A" w:rsidRDefault="0054360A" w:rsidP="0049107A">
            <w:pPr>
              <w:pStyle w:val="TAC"/>
              <w:overflowPunct w:val="0"/>
              <w:autoSpaceDE w:val="0"/>
              <w:autoSpaceDN w:val="0"/>
              <w:adjustRightInd w:val="0"/>
              <w:textAlignment w:val="baseline"/>
            </w:pPr>
            <w:r>
              <w:t>32</w:t>
            </w:r>
          </w:p>
        </w:tc>
      </w:tr>
      <w:tr w:rsidR="0054360A" w14:paraId="7D032EAF" w14:textId="77777777" w:rsidTr="0049107A">
        <w:trPr>
          <w:cantSplit/>
          <w:jc w:val="center"/>
        </w:trPr>
        <w:tc>
          <w:tcPr>
            <w:tcW w:w="1373" w:type="dxa"/>
            <w:tcBorders>
              <w:top w:val="single" w:sz="4" w:space="0" w:color="auto"/>
              <w:left w:val="single" w:sz="4" w:space="0" w:color="auto"/>
              <w:bottom w:val="nil"/>
              <w:right w:val="single" w:sz="4" w:space="0" w:color="auto"/>
            </w:tcBorders>
            <w:vAlign w:val="center"/>
            <w:hideMark/>
          </w:tcPr>
          <w:p w14:paraId="16F588C5" w14:textId="77777777" w:rsidR="0054360A" w:rsidRDefault="0054360A" w:rsidP="0049107A">
            <w:pPr>
              <w:pStyle w:val="TAC"/>
              <w:overflowPunct w:val="0"/>
              <w:autoSpaceDE w:val="0"/>
              <w:autoSpaceDN w:val="0"/>
              <w:adjustRightInd w:val="0"/>
              <w:textAlignment w:val="baseline"/>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48CB6C5" w14:textId="77777777" w:rsidR="0054360A" w:rsidRDefault="0054360A" w:rsidP="0049107A">
            <w:pPr>
              <w:pStyle w:val="TAC"/>
              <w:overflowPunct w:val="0"/>
              <w:autoSpaceDE w:val="0"/>
              <w:autoSpaceDN w:val="0"/>
              <w:adjustRightInd w:val="0"/>
              <w:textAlignment w:val="baseline"/>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vAlign w:val="center"/>
            <w:hideMark/>
          </w:tcPr>
          <w:p w14:paraId="054C8F2B" w14:textId="77777777" w:rsidR="0054360A" w:rsidRDefault="0054360A" w:rsidP="0049107A">
            <w:pPr>
              <w:pStyle w:val="TAC"/>
              <w:overflowPunct w:val="0"/>
              <w:autoSpaceDE w:val="0"/>
              <w:autoSpaceDN w:val="0"/>
              <w:adjustRightInd w:val="0"/>
              <w:textAlignment w:val="baseline"/>
            </w:pPr>
            <w:r>
              <w:rPr>
                <w:lang w:eastAsia="zh-CN"/>
              </w:rPr>
              <w:t>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D11CD" w14:textId="77777777" w:rsidR="0054360A" w:rsidRDefault="0054360A" w:rsidP="0049107A">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40D39E" w14:textId="77777777" w:rsidR="0054360A" w:rsidRDefault="0054360A" w:rsidP="0049107A">
            <w:pPr>
              <w:pStyle w:val="TAC"/>
              <w:overflowPunct w:val="0"/>
              <w:autoSpaceDE w:val="0"/>
              <w:autoSpaceDN w:val="0"/>
              <w:adjustRightInd w:val="0"/>
              <w:textAlignment w:val="baseline"/>
              <w:rPr>
                <w:lang w:eastAsia="zh-CN"/>
              </w:rPr>
            </w:pPr>
            <w:r>
              <w:rPr>
                <w:lang w:eastAsia="zh-CN"/>
              </w:rPr>
              <w:t>0</w:t>
            </w:r>
          </w:p>
        </w:tc>
      </w:tr>
      <w:tr w:rsidR="0054360A" w14:paraId="7E2DED54" w14:textId="77777777" w:rsidTr="0049107A">
        <w:trPr>
          <w:cantSplit/>
          <w:jc w:val="center"/>
        </w:trPr>
        <w:tc>
          <w:tcPr>
            <w:tcW w:w="1373" w:type="dxa"/>
            <w:tcBorders>
              <w:top w:val="nil"/>
              <w:left w:val="single" w:sz="4" w:space="0" w:color="auto"/>
              <w:bottom w:val="single" w:sz="4" w:space="0" w:color="auto"/>
              <w:right w:val="single" w:sz="4" w:space="0" w:color="auto"/>
            </w:tcBorders>
            <w:vAlign w:val="center"/>
            <w:hideMark/>
          </w:tcPr>
          <w:p w14:paraId="7E22EB0D" w14:textId="77777777" w:rsidR="0054360A" w:rsidRDefault="0054360A" w:rsidP="0049107A">
            <w:pPr>
              <w:pStyle w:val="TAC"/>
              <w:overflowPunct w:val="0"/>
              <w:autoSpaceDE w:val="0"/>
              <w:autoSpaceDN w:val="0"/>
              <w:adjustRightInd w:val="0"/>
              <w:textAlignment w:val="baseline"/>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CA05F1D" w14:textId="77777777" w:rsidR="0054360A" w:rsidRDefault="0054360A" w:rsidP="0049107A">
            <w:pPr>
              <w:pStyle w:val="TAC"/>
              <w:overflowPunct w:val="0"/>
              <w:autoSpaceDE w:val="0"/>
              <w:autoSpaceDN w:val="0"/>
              <w:adjustRightInd w:val="0"/>
              <w:textAlignment w:val="baseline"/>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vAlign w:val="center"/>
            <w:hideMark/>
          </w:tcPr>
          <w:p w14:paraId="4F6DAC15" w14:textId="77777777" w:rsidR="0054360A" w:rsidRDefault="0054360A" w:rsidP="0049107A">
            <w:pPr>
              <w:pStyle w:val="TAC"/>
              <w:overflowPunct w:val="0"/>
              <w:autoSpaceDE w:val="0"/>
              <w:autoSpaceDN w:val="0"/>
              <w:adjustRightInd w:val="0"/>
              <w:textAlignment w:val="baseline"/>
            </w:pPr>
            <w:r>
              <w:rPr>
                <w:lang w:eastAsia="zh-CN"/>
              </w:rPr>
              <w:t>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F8595" w14:textId="77777777" w:rsidR="0054360A" w:rsidRDefault="0054360A" w:rsidP="0049107A">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648ACE" w14:textId="77777777" w:rsidR="0054360A" w:rsidRDefault="0054360A" w:rsidP="0049107A">
            <w:pPr>
              <w:pStyle w:val="TAC"/>
              <w:overflowPunct w:val="0"/>
              <w:autoSpaceDE w:val="0"/>
              <w:autoSpaceDN w:val="0"/>
              <w:adjustRightInd w:val="0"/>
              <w:textAlignment w:val="baseline"/>
            </w:pPr>
            <w:r>
              <w:t>0</w:t>
            </w:r>
          </w:p>
        </w:tc>
      </w:tr>
    </w:tbl>
    <w:p w14:paraId="42F6B051" w14:textId="77777777" w:rsidR="0054360A" w:rsidRDefault="0054360A" w:rsidP="0054360A"/>
    <w:p w14:paraId="0CD6F68F" w14:textId="77777777" w:rsidR="0054360A" w:rsidRDefault="0054360A" w:rsidP="0054360A">
      <w:pPr>
        <w:pStyle w:val="TH"/>
        <w:rPr>
          <w:lang w:eastAsia="zh-CN"/>
        </w:rPr>
      </w:pPr>
      <w:r>
        <w:t>Table A.2.5-</w:t>
      </w:r>
      <w:r>
        <w:rPr>
          <w:lang w:eastAsia="zh-CN"/>
        </w:rPr>
        <w:t>2</w:t>
      </w:r>
      <w:r>
        <w:t xml:space="preserve"> Test preambles for Normal Mode</w:t>
      </w:r>
      <w:r>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4360A" w14:paraId="1FF88731" w14:textId="77777777" w:rsidTr="0049107A">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DBD8B57" w14:textId="77777777" w:rsidR="0054360A" w:rsidRDefault="0054360A" w:rsidP="0049107A">
            <w:pPr>
              <w:pStyle w:val="TAH"/>
            </w:pPr>
            <w:r>
              <w:t>Burst format</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9755B5" w14:textId="77777777" w:rsidR="0054360A" w:rsidRDefault="0054360A" w:rsidP="0049107A">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vAlign w:val="center"/>
            <w:hideMark/>
          </w:tcPr>
          <w:p w14:paraId="57BFD712" w14:textId="77777777" w:rsidR="0054360A" w:rsidRDefault="0054360A" w:rsidP="0049107A">
            <w:pPr>
              <w:pStyle w:val="TAH"/>
            </w:pPr>
            <w:r>
              <w:t>Ncs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AAB0F7" w14:textId="77777777" w:rsidR="0054360A" w:rsidRDefault="0054360A" w:rsidP="0049107A">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53F55C" w14:textId="77777777" w:rsidR="0054360A" w:rsidRDefault="0054360A" w:rsidP="0049107A">
            <w:pPr>
              <w:pStyle w:val="TAH"/>
            </w:pPr>
            <w:r>
              <w:t>v</w:t>
            </w:r>
          </w:p>
        </w:tc>
      </w:tr>
      <w:tr w:rsidR="0054360A" w14:paraId="7FED46DB" w14:textId="77777777" w:rsidTr="0049107A">
        <w:trPr>
          <w:cantSplit/>
          <w:jc w:val="center"/>
        </w:trPr>
        <w:tc>
          <w:tcPr>
            <w:tcW w:w="1373" w:type="dxa"/>
            <w:tcBorders>
              <w:top w:val="single" w:sz="4" w:space="0" w:color="auto"/>
              <w:left w:val="single" w:sz="4" w:space="0" w:color="auto"/>
              <w:bottom w:val="nil"/>
              <w:right w:val="single" w:sz="4" w:space="0" w:color="auto"/>
            </w:tcBorders>
            <w:vAlign w:val="center"/>
            <w:hideMark/>
          </w:tcPr>
          <w:p w14:paraId="1C672231" w14:textId="77777777" w:rsidR="0054360A" w:rsidRDefault="0054360A" w:rsidP="0049107A">
            <w:pPr>
              <w:pStyle w:val="TAC"/>
              <w:overflowPunct w:val="0"/>
              <w:autoSpaceDE w:val="0"/>
              <w:autoSpaceDN w:val="0"/>
              <w:adjustRightInd w:val="0"/>
              <w:textAlignment w:val="baseline"/>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977EE7" w14:textId="77777777" w:rsidR="0054360A" w:rsidRDefault="0054360A" w:rsidP="0049107A">
            <w:pPr>
              <w:pStyle w:val="TAC"/>
              <w:overflowPunct w:val="0"/>
              <w:autoSpaceDE w:val="0"/>
              <w:autoSpaceDN w:val="0"/>
              <w:adjustRightInd w:val="0"/>
              <w:textAlignment w:val="baseline"/>
              <w:rPr>
                <w:lang w:eastAsia="zh-CN"/>
              </w:rPr>
            </w:pPr>
            <w:r>
              <w:rPr>
                <w:lang w:eastAsia="zh-CN"/>
              </w:rPr>
              <w:t>60</w:t>
            </w:r>
          </w:p>
        </w:tc>
        <w:tc>
          <w:tcPr>
            <w:tcW w:w="554" w:type="dxa"/>
            <w:tcBorders>
              <w:top w:val="single" w:sz="4" w:space="0" w:color="auto"/>
              <w:left w:val="single" w:sz="4" w:space="0" w:color="auto"/>
              <w:bottom w:val="single" w:sz="4" w:space="0" w:color="auto"/>
              <w:right w:val="single" w:sz="4" w:space="0" w:color="auto"/>
            </w:tcBorders>
            <w:vAlign w:val="center"/>
            <w:hideMark/>
          </w:tcPr>
          <w:p w14:paraId="3DEC3A3C" w14:textId="77777777" w:rsidR="0054360A" w:rsidRDefault="0054360A" w:rsidP="0049107A">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82F33A" w14:textId="77777777" w:rsidR="0054360A" w:rsidRDefault="0054360A" w:rsidP="0049107A">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B9D354" w14:textId="77777777" w:rsidR="0054360A" w:rsidRDefault="0054360A" w:rsidP="0049107A">
            <w:pPr>
              <w:pStyle w:val="TAC"/>
              <w:overflowPunct w:val="0"/>
              <w:autoSpaceDE w:val="0"/>
              <w:autoSpaceDN w:val="0"/>
              <w:adjustRightInd w:val="0"/>
              <w:textAlignment w:val="baseline"/>
              <w:rPr>
                <w:lang w:eastAsia="zh-CN"/>
              </w:rPr>
            </w:pPr>
            <w:r>
              <w:rPr>
                <w:lang w:eastAsia="zh-CN"/>
              </w:rPr>
              <w:t>0</w:t>
            </w:r>
          </w:p>
        </w:tc>
      </w:tr>
      <w:tr w:rsidR="0054360A" w14:paraId="13A63C7D" w14:textId="77777777" w:rsidTr="0049107A">
        <w:trPr>
          <w:cantSplit/>
          <w:jc w:val="center"/>
        </w:trPr>
        <w:tc>
          <w:tcPr>
            <w:tcW w:w="1373" w:type="dxa"/>
            <w:tcBorders>
              <w:top w:val="nil"/>
              <w:left w:val="single" w:sz="4" w:space="0" w:color="auto"/>
              <w:bottom w:val="single" w:sz="4" w:space="0" w:color="auto"/>
              <w:right w:val="single" w:sz="4" w:space="0" w:color="auto"/>
            </w:tcBorders>
            <w:vAlign w:val="center"/>
            <w:hideMark/>
          </w:tcPr>
          <w:p w14:paraId="4CC43DD0" w14:textId="77777777" w:rsidR="0054360A" w:rsidRDefault="0054360A" w:rsidP="0049107A">
            <w:pPr>
              <w:pStyle w:val="TAC"/>
              <w:overflowPunct w:val="0"/>
              <w:autoSpaceDE w:val="0"/>
              <w:autoSpaceDN w:val="0"/>
              <w:adjustRightInd w:val="0"/>
              <w:textAlignment w:val="baseline"/>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F8430F4" w14:textId="77777777" w:rsidR="0054360A" w:rsidRDefault="0054360A" w:rsidP="0049107A">
            <w:pPr>
              <w:pStyle w:val="TAC"/>
              <w:overflowPunct w:val="0"/>
              <w:autoSpaceDE w:val="0"/>
              <w:autoSpaceDN w:val="0"/>
              <w:adjustRightInd w:val="0"/>
              <w:textAlignment w:val="baseline"/>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vAlign w:val="center"/>
            <w:hideMark/>
          </w:tcPr>
          <w:p w14:paraId="2D56B2B2" w14:textId="77777777" w:rsidR="0054360A" w:rsidRDefault="0054360A" w:rsidP="0049107A">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121706" w14:textId="77777777" w:rsidR="0054360A" w:rsidRDefault="0054360A" w:rsidP="0049107A">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A4282" w14:textId="77777777" w:rsidR="0054360A" w:rsidRDefault="0054360A" w:rsidP="0049107A">
            <w:pPr>
              <w:pStyle w:val="TAC"/>
              <w:overflowPunct w:val="0"/>
              <w:autoSpaceDE w:val="0"/>
              <w:autoSpaceDN w:val="0"/>
              <w:adjustRightInd w:val="0"/>
              <w:textAlignment w:val="baseline"/>
            </w:pPr>
            <w:r>
              <w:t>0</w:t>
            </w:r>
          </w:p>
        </w:tc>
      </w:tr>
    </w:tbl>
    <w:p w14:paraId="6B6B30EB" w14:textId="77777777" w:rsidR="0054360A" w:rsidRDefault="0054360A" w:rsidP="0054360A"/>
    <w:p w14:paraId="0A409957" w14:textId="77777777" w:rsidR="0054360A" w:rsidRPr="002B2367" w:rsidRDefault="0054360A" w:rsidP="0054360A">
      <w:pPr>
        <w:pStyle w:val="2"/>
      </w:pPr>
      <w:r>
        <w:t>A.3</w:t>
      </w:r>
      <w:r>
        <w:tab/>
      </w:r>
      <w:r w:rsidRPr="002B5A76">
        <w:t>IAB-MT Fixed Reference Channels</w:t>
      </w:r>
    </w:p>
    <w:p w14:paraId="6B475CB8" w14:textId="77777777" w:rsidR="0054360A" w:rsidRDefault="0054360A" w:rsidP="0054360A">
      <w:pPr>
        <w:pStyle w:val="30"/>
      </w:pPr>
      <w:r>
        <w:t>A.3.1</w:t>
      </w:r>
      <w:r>
        <w:tab/>
      </w:r>
      <w:r w:rsidRPr="00B368C5">
        <w:t>Fixed Reference Channe</w:t>
      </w:r>
      <w:r>
        <w:t>ls for PDSCH performance requirements (</w:t>
      </w:r>
      <w:r>
        <w:rPr>
          <w:lang w:eastAsia="zh-CN"/>
        </w:rPr>
        <w:t>16QAM</w:t>
      </w:r>
      <w:r>
        <w:t>)</w:t>
      </w:r>
    </w:p>
    <w:p w14:paraId="2BBCEEF0" w14:textId="77777777" w:rsidR="0054360A" w:rsidRDefault="0054360A" w:rsidP="0054360A">
      <w:r>
        <w:t xml:space="preserve">The parameters for the reference </w:t>
      </w:r>
      <w:r w:rsidRPr="002B5A76">
        <w:t xml:space="preserve">measurement </w:t>
      </w:r>
      <w:r>
        <w:t xml:space="preserve">channels are specified in </w:t>
      </w:r>
      <w:r w:rsidRPr="002B5A76">
        <w:t>table A.3.1-1 for FR1 PDSCH performance requirements.</w:t>
      </w:r>
    </w:p>
    <w:p w14:paraId="0A273CD7" w14:textId="77777777" w:rsidR="0054360A" w:rsidRPr="002B5A76" w:rsidRDefault="0054360A" w:rsidP="0054360A">
      <w:pPr>
        <w:rPr>
          <w:lang w:eastAsia="zh-CN"/>
        </w:rPr>
      </w:pPr>
      <w:r>
        <w:t xml:space="preserve">The parameters for the reference </w:t>
      </w:r>
      <w:r w:rsidRPr="002B5A76">
        <w:t xml:space="preserve">measurement </w:t>
      </w:r>
      <w:r>
        <w:t xml:space="preserve">channels are specified in </w:t>
      </w:r>
      <w:r w:rsidRPr="002B5A76">
        <w:t>table A.3.1-</w:t>
      </w:r>
      <w:r>
        <w:t>2</w:t>
      </w:r>
      <w:r w:rsidRPr="002B5A76">
        <w:t xml:space="preserve"> for FR</w:t>
      </w:r>
      <w:r>
        <w:t>2</w:t>
      </w:r>
      <w:r w:rsidRPr="002B5A76">
        <w:t xml:space="preserve"> PDSCH performance requirements.</w:t>
      </w:r>
    </w:p>
    <w:p w14:paraId="1E55BACE" w14:textId="77777777" w:rsidR="0054360A" w:rsidRPr="00B368C5" w:rsidRDefault="0054360A" w:rsidP="0054360A">
      <w:pPr>
        <w:pStyle w:val="TH"/>
      </w:pPr>
      <w:r>
        <w:lastRenderedPageBreak/>
        <w:t xml:space="preserve">Table A.3.1-1: </w:t>
      </w:r>
      <w:r w:rsidRPr="002B2367">
        <w:t xml:space="preserve">Fixed Reference Channels </w:t>
      </w:r>
      <w:r>
        <w:t xml:space="preserve">for FR1 PDSCH </w:t>
      </w:r>
      <w:r>
        <w:rPr>
          <w:rFonts w:eastAsia="Malgun Gothic"/>
        </w:rPr>
        <w:t>(</w:t>
      </w:r>
      <w:r>
        <w:rPr>
          <w:lang w:eastAsia="zh-CN"/>
        </w:rPr>
        <w:t>16QAM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gridCol w:w="1218"/>
        <w:gridCol w:w="1218"/>
      </w:tblGrid>
      <w:tr w:rsidR="002C132A" w14:paraId="2AFB92ED" w14:textId="0765B858"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9EC3B3D" w14:textId="77777777" w:rsidR="002C132A" w:rsidRDefault="002C132A" w:rsidP="0049107A">
            <w:pPr>
              <w:pStyle w:val="TAH"/>
            </w:pPr>
            <w:r>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56A97B29" w14:textId="77777777" w:rsidR="002C132A" w:rsidRPr="00B312F6" w:rsidRDefault="002C132A" w:rsidP="0049107A">
            <w:pPr>
              <w:pStyle w:val="TAH"/>
              <w:rPr>
                <w:lang w:eastAsia="zh-CN"/>
              </w:rPr>
            </w:pPr>
            <w:r>
              <w:rPr>
                <w:lang w:eastAsia="zh-CN"/>
              </w:rPr>
              <w:t>M-FR1-A.3.1-1</w:t>
            </w:r>
          </w:p>
        </w:tc>
        <w:tc>
          <w:tcPr>
            <w:tcW w:w="1218" w:type="dxa"/>
            <w:tcBorders>
              <w:top w:val="single" w:sz="4" w:space="0" w:color="auto"/>
              <w:left w:val="single" w:sz="4" w:space="0" w:color="auto"/>
              <w:bottom w:val="single" w:sz="4" w:space="0" w:color="auto"/>
              <w:right w:val="single" w:sz="4" w:space="0" w:color="auto"/>
            </w:tcBorders>
            <w:vAlign w:val="center"/>
          </w:tcPr>
          <w:p w14:paraId="3EE6B23B" w14:textId="77777777" w:rsidR="002C132A" w:rsidRPr="00715DFD" w:rsidRDefault="002C132A" w:rsidP="0049107A">
            <w:pPr>
              <w:pStyle w:val="TAH"/>
              <w:rPr>
                <w:highlight w:val="yellow"/>
                <w:lang w:eastAsia="zh-CN"/>
              </w:rPr>
            </w:pPr>
            <w:r>
              <w:rPr>
                <w:lang w:eastAsia="zh-CN"/>
              </w:rPr>
              <w:t>M-FR1-A.3.1-2</w:t>
            </w:r>
          </w:p>
        </w:tc>
        <w:tc>
          <w:tcPr>
            <w:tcW w:w="1218" w:type="dxa"/>
            <w:tcBorders>
              <w:top w:val="single" w:sz="4" w:space="0" w:color="auto"/>
              <w:left w:val="single" w:sz="4" w:space="0" w:color="auto"/>
              <w:bottom w:val="single" w:sz="4" w:space="0" w:color="auto"/>
              <w:right w:val="single" w:sz="4" w:space="0" w:color="auto"/>
            </w:tcBorders>
            <w:vAlign w:val="center"/>
          </w:tcPr>
          <w:p w14:paraId="33504F36" w14:textId="77777777" w:rsidR="002C132A" w:rsidRDefault="002C132A" w:rsidP="0049107A">
            <w:pPr>
              <w:pStyle w:val="TAH"/>
            </w:pPr>
            <w:r>
              <w:rPr>
                <w:lang w:eastAsia="zh-CN"/>
              </w:rPr>
              <w:t>M-FR1-A.3.1-3</w:t>
            </w:r>
          </w:p>
        </w:tc>
      </w:tr>
      <w:tr w:rsidR="002C132A" w14:paraId="4425F937" w14:textId="78E76D5D"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0404C71" w14:textId="77777777" w:rsidR="002C132A" w:rsidRDefault="002C132A" w:rsidP="00CC284B">
            <w:pPr>
              <w:pStyle w:val="TAC"/>
              <w:rPr>
                <w:lang w:eastAsia="zh-CN"/>
              </w:rPr>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DC14353" w14:textId="77777777" w:rsidR="002C132A" w:rsidRPr="00B312F6" w:rsidRDefault="002C132A" w:rsidP="00CC284B">
            <w:pPr>
              <w:pStyle w:val="TAC"/>
              <w:rPr>
                <w:lang w:eastAsia="zh-CN"/>
              </w:rPr>
            </w:pPr>
            <w:r>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4A408A70" w14:textId="77777777" w:rsidR="002C132A" w:rsidRPr="00B312F6" w:rsidRDefault="002C132A" w:rsidP="00CC284B">
            <w:pPr>
              <w:pStyle w:val="TAC"/>
              <w:rPr>
                <w:lang w:eastAsia="zh-CN"/>
              </w:rPr>
            </w:pPr>
            <w:r>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290BC8E0" w14:textId="77777777" w:rsidR="002C132A" w:rsidRPr="00B312F6" w:rsidRDefault="002C132A" w:rsidP="00CC284B">
            <w:pPr>
              <w:pStyle w:val="TAC"/>
              <w:rPr>
                <w:lang w:eastAsia="zh-CN"/>
              </w:rPr>
            </w:pPr>
            <w:r>
              <w:rPr>
                <w:lang w:eastAsia="zh-CN"/>
              </w:rPr>
              <w:t>40</w:t>
            </w:r>
          </w:p>
        </w:tc>
      </w:tr>
      <w:tr w:rsidR="002C132A" w14:paraId="2B0A462C" w14:textId="0BC09068"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FD68386" w14:textId="77777777" w:rsidR="002C132A" w:rsidRDefault="002C132A" w:rsidP="00CC284B">
            <w:pPr>
              <w:pStyle w:val="TAC"/>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6380B5FF" w14:textId="77777777" w:rsidR="002C132A" w:rsidRPr="00B312F6" w:rsidRDefault="002C132A" w:rsidP="00CC284B">
            <w:pPr>
              <w:pStyle w:val="TAC"/>
              <w:rPr>
                <w:lang w:eastAsia="zh-CN"/>
              </w:rPr>
            </w:pPr>
            <w:r>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5BD2DD77" w14:textId="77777777" w:rsidR="002C132A" w:rsidRDefault="002C132A" w:rsidP="00CC284B">
            <w:pPr>
              <w:pStyle w:val="TAC"/>
              <w:rPr>
                <w:lang w:eastAsia="zh-CN"/>
              </w:rPr>
            </w:pPr>
            <w:r>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4386F24D" w14:textId="77777777" w:rsidR="002C132A" w:rsidRPr="00B312F6" w:rsidRDefault="002C132A" w:rsidP="00CC284B">
            <w:pPr>
              <w:pStyle w:val="TAC"/>
              <w:rPr>
                <w:lang w:eastAsia="zh-CN"/>
              </w:rPr>
            </w:pPr>
            <w:r>
              <w:rPr>
                <w:lang w:eastAsia="zh-CN"/>
              </w:rPr>
              <w:t>30</w:t>
            </w:r>
          </w:p>
        </w:tc>
      </w:tr>
      <w:tr w:rsidR="002C132A" w14:paraId="21AC161D" w14:textId="7DA59446"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32C36D" w14:textId="77777777" w:rsidR="002C132A" w:rsidRDefault="002C132A" w:rsidP="00CC284B">
            <w:pPr>
              <w:pStyle w:val="TAC"/>
              <w:rPr>
                <w:lang w:eastAsia="zh-CN"/>
              </w:rPr>
            </w:pPr>
            <w:r>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6A800456" w14:textId="77777777" w:rsidR="002C132A" w:rsidRPr="00B312F6" w:rsidRDefault="002C132A" w:rsidP="00CC284B">
            <w:pPr>
              <w:pStyle w:val="TAC"/>
              <w:rPr>
                <w:lang w:eastAsia="zh-CN"/>
              </w:rPr>
            </w:pPr>
            <w:r>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4C334BFB" w14:textId="77777777" w:rsidR="002C132A" w:rsidRPr="00B312F6" w:rsidRDefault="002C132A" w:rsidP="00CC284B">
            <w:pPr>
              <w:pStyle w:val="TAC"/>
              <w:rPr>
                <w:lang w:eastAsia="zh-CN"/>
              </w:rPr>
            </w:pPr>
            <w:r>
              <w:rPr>
                <w:rFonts w:hint="eastAsia"/>
                <w:lang w:eastAsia="zh-CN"/>
              </w:rPr>
              <w:t>1</w:t>
            </w:r>
            <w:r>
              <w:rPr>
                <w:lang w:eastAsia="zh-CN"/>
              </w:rPr>
              <w:t>06</w:t>
            </w:r>
          </w:p>
        </w:tc>
        <w:tc>
          <w:tcPr>
            <w:tcW w:w="1218" w:type="dxa"/>
            <w:tcBorders>
              <w:top w:val="single" w:sz="4" w:space="0" w:color="auto"/>
              <w:left w:val="single" w:sz="4" w:space="0" w:color="auto"/>
              <w:bottom w:val="single" w:sz="4" w:space="0" w:color="auto"/>
              <w:right w:val="single" w:sz="4" w:space="0" w:color="auto"/>
            </w:tcBorders>
            <w:vAlign w:val="center"/>
          </w:tcPr>
          <w:p w14:paraId="66F6B5DF" w14:textId="77777777" w:rsidR="002C132A" w:rsidRPr="00B312F6" w:rsidRDefault="002C132A" w:rsidP="00CC284B">
            <w:pPr>
              <w:pStyle w:val="TAC"/>
              <w:rPr>
                <w:lang w:eastAsia="zh-CN"/>
              </w:rPr>
            </w:pPr>
            <w:r>
              <w:rPr>
                <w:rFonts w:hint="eastAsia"/>
                <w:lang w:eastAsia="zh-CN"/>
              </w:rPr>
              <w:t>1</w:t>
            </w:r>
            <w:r>
              <w:rPr>
                <w:lang w:eastAsia="zh-CN"/>
              </w:rPr>
              <w:t>06</w:t>
            </w:r>
          </w:p>
        </w:tc>
      </w:tr>
      <w:tr w:rsidR="002C132A" w14:paraId="10C42E87" w14:textId="3D16DCEA"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1D911CD" w14:textId="77777777" w:rsidR="002C132A" w:rsidRDefault="002C132A" w:rsidP="00CC284B">
            <w:pPr>
              <w:pStyle w:val="TAC"/>
            </w:pPr>
            <w:r>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5F8CD94F" w14:textId="77777777" w:rsidR="002C132A" w:rsidRPr="00B312F6" w:rsidRDefault="002C132A"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3979A4DC" w14:textId="77777777" w:rsidR="002C132A" w:rsidRPr="00B312F6" w:rsidRDefault="002C132A"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0AB65AC0" w14:textId="77777777" w:rsidR="002C132A" w:rsidRPr="00B312F6" w:rsidRDefault="002C132A" w:rsidP="00CC284B">
            <w:pPr>
              <w:pStyle w:val="TAC"/>
              <w:rPr>
                <w:lang w:eastAsia="zh-CN"/>
              </w:rPr>
            </w:pPr>
            <w:r>
              <w:rPr>
                <w:rFonts w:hint="eastAsia"/>
                <w:lang w:eastAsia="zh-CN"/>
              </w:rPr>
              <w:t>1</w:t>
            </w:r>
            <w:r>
              <w:rPr>
                <w:lang w:eastAsia="zh-CN"/>
              </w:rPr>
              <w:t>2</w:t>
            </w:r>
          </w:p>
        </w:tc>
      </w:tr>
      <w:tr w:rsidR="002C132A" w14:paraId="7FB61194" w14:textId="12B04004"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1399C0D" w14:textId="77777777" w:rsidR="002C132A" w:rsidRDefault="002C132A" w:rsidP="00CC284B">
            <w:pPr>
              <w:pStyle w:val="TAC"/>
            </w:pPr>
            <w:r>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2A24829B" w14:textId="77777777" w:rsidR="002C132A" w:rsidRPr="00B312F6" w:rsidRDefault="002C132A" w:rsidP="00CC284B">
            <w:pPr>
              <w:pStyle w:val="TAC"/>
              <w:rPr>
                <w:lang w:eastAsia="zh-CN"/>
              </w:rPr>
            </w:pPr>
            <w:r>
              <w:rPr>
                <w:rFonts w:hint="eastAsia"/>
                <w:lang w:eastAsia="zh-CN"/>
              </w:rPr>
              <w:t>6</w:t>
            </w:r>
            <w:r>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55B32CA7" w14:textId="77777777" w:rsidR="002C132A" w:rsidRDefault="002C132A" w:rsidP="00CC284B">
            <w:pPr>
              <w:pStyle w:val="TAC"/>
              <w:rPr>
                <w:lang w:eastAsia="zh-CN"/>
              </w:rPr>
            </w:pPr>
            <w:r>
              <w:rPr>
                <w:rFonts w:hint="eastAsia"/>
                <w:lang w:eastAsia="zh-CN"/>
              </w:rPr>
              <w:t>6</w:t>
            </w:r>
            <w:r>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55C4F349" w14:textId="77777777" w:rsidR="002C132A" w:rsidRDefault="002C132A" w:rsidP="00CC284B">
            <w:pPr>
              <w:pStyle w:val="TAC"/>
              <w:rPr>
                <w:lang w:eastAsia="zh-CN"/>
              </w:rPr>
            </w:pPr>
            <w:r>
              <w:rPr>
                <w:rFonts w:hint="eastAsia"/>
                <w:lang w:eastAsia="zh-CN"/>
              </w:rPr>
              <w:t>6</w:t>
            </w:r>
            <w:r>
              <w:rPr>
                <w:lang w:eastAsia="zh-CN"/>
              </w:rPr>
              <w:t>4QAM</w:t>
            </w:r>
          </w:p>
        </w:tc>
      </w:tr>
      <w:tr w:rsidR="002C132A" w14:paraId="52B0B019" w14:textId="771713CA"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6CD67B6" w14:textId="77777777" w:rsidR="002C132A" w:rsidRDefault="002C132A" w:rsidP="00CC284B">
            <w:pPr>
              <w:pStyle w:val="TAC"/>
              <w:rPr>
                <w:szCs w:val="22"/>
              </w:rPr>
            </w:pPr>
            <w:r>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111057DC" w14:textId="77777777" w:rsidR="002C132A" w:rsidRPr="00B312F6" w:rsidRDefault="002C132A" w:rsidP="00CC284B">
            <w:pPr>
              <w:pStyle w:val="TAC"/>
              <w:rPr>
                <w:lang w:eastAsia="zh-CN"/>
              </w:rPr>
            </w:pPr>
            <w:r>
              <w:rPr>
                <w:rFonts w:hint="eastAsia"/>
                <w:lang w:eastAsia="zh-CN"/>
              </w:rPr>
              <w:t>1</w:t>
            </w: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3B0742E0" w14:textId="77777777" w:rsidR="002C132A" w:rsidRPr="00B312F6" w:rsidRDefault="002C132A" w:rsidP="00CC284B">
            <w:pPr>
              <w:pStyle w:val="TAC"/>
              <w:rPr>
                <w:lang w:eastAsia="zh-CN"/>
              </w:rPr>
            </w:pPr>
            <w:r>
              <w:rPr>
                <w:rFonts w:hint="eastAsia"/>
                <w:lang w:eastAsia="zh-CN"/>
              </w:rPr>
              <w:t>1</w:t>
            </w:r>
            <w:r>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209D6ECF" w14:textId="77777777" w:rsidR="002C132A" w:rsidRPr="00575821" w:rsidRDefault="002C132A" w:rsidP="00CC284B">
            <w:pPr>
              <w:pStyle w:val="TAC"/>
              <w:rPr>
                <w:lang w:eastAsia="zh-CN"/>
              </w:rPr>
            </w:pPr>
            <w:r>
              <w:rPr>
                <w:rFonts w:hint="eastAsia"/>
                <w:lang w:eastAsia="zh-CN"/>
              </w:rPr>
              <w:t>1</w:t>
            </w:r>
            <w:r>
              <w:rPr>
                <w:lang w:eastAsia="zh-CN"/>
              </w:rPr>
              <w:t>3</w:t>
            </w:r>
          </w:p>
        </w:tc>
      </w:tr>
      <w:tr w:rsidR="002C132A" w14:paraId="3161AE63" w14:textId="1C1BF561"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F609210" w14:textId="77777777" w:rsidR="002C132A" w:rsidRDefault="002C132A" w:rsidP="00CC284B">
            <w:pPr>
              <w:pStyle w:val="TAC"/>
            </w:pPr>
            <w:r>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16D047A2" w14:textId="77777777" w:rsidR="002C132A" w:rsidRDefault="002C132A" w:rsidP="00CC284B">
            <w:pPr>
              <w:pStyle w:val="TAC"/>
              <w:rPr>
                <w:lang w:eastAsia="zh-CN"/>
              </w:rPr>
            </w:pPr>
            <w:r w:rsidRPr="00575821">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4F58C0D5" w14:textId="77777777" w:rsidR="002C132A" w:rsidRDefault="002C132A" w:rsidP="00CC284B">
            <w:pPr>
              <w:pStyle w:val="TAC"/>
              <w:rPr>
                <w:lang w:eastAsia="zh-CN"/>
              </w:rPr>
            </w:pPr>
            <w:r w:rsidRPr="008466C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1AEA80F3" w14:textId="77777777" w:rsidR="002C132A" w:rsidRDefault="002C132A" w:rsidP="00CC284B">
            <w:pPr>
              <w:pStyle w:val="TAC"/>
              <w:rPr>
                <w:lang w:eastAsia="zh-CN"/>
              </w:rPr>
            </w:pPr>
            <w:r w:rsidRPr="008466C4">
              <w:rPr>
                <w:lang w:eastAsia="zh-CN"/>
              </w:rPr>
              <w:t>16QAM</w:t>
            </w:r>
          </w:p>
        </w:tc>
      </w:tr>
      <w:tr w:rsidR="002C132A" w14:paraId="4770C1FC" w14:textId="00F179D6"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B6BEA14" w14:textId="77777777" w:rsidR="002C132A" w:rsidRDefault="002C132A" w:rsidP="00CC284B">
            <w:pPr>
              <w:pStyle w:val="TAC"/>
            </w:pPr>
            <w:r>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45FFBA23" w14:textId="77777777" w:rsidR="002C132A" w:rsidRDefault="002C132A" w:rsidP="00CC284B">
            <w:pPr>
              <w:pStyle w:val="TAC"/>
              <w:rPr>
                <w:lang w:eastAsia="zh-CN"/>
              </w:rPr>
            </w:pPr>
            <w:r>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7E94A561" w14:textId="77777777" w:rsidR="002C132A" w:rsidRDefault="002C132A" w:rsidP="00CC284B">
            <w:pPr>
              <w:pStyle w:val="TAC"/>
              <w:rPr>
                <w:lang w:eastAsia="zh-CN"/>
              </w:rPr>
            </w:pPr>
            <w:r>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2799842F" w14:textId="77777777" w:rsidR="002C132A" w:rsidRDefault="002C132A" w:rsidP="00CC284B">
            <w:pPr>
              <w:pStyle w:val="TAC"/>
              <w:rPr>
                <w:lang w:eastAsia="zh-CN"/>
              </w:rPr>
            </w:pPr>
            <w:r>
              <w:rPr>
                <w:lang w:eastAsia="zh-CN"/>
              </w:rPr>
              <w:t>490/1024</w:t>
            </w:r>
          </w:p>
        </w:tc>
      </w:tr>
      <w:tr w:rsidR="002C132A" w14:paraId="2EF0A445" w14:textId="6A168CEE"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BCEC241" w14:textId="77777777" w:rsidR="002C132A" w:rsidRDefault="002C132A" w:rsidP="00CC284B">
            <w:pPr>
              <w:pStyle w:val="TAC"/>
              <w:rPr>
                <w:lang w:eastAsia="zh-CN"/>
              </w:rPr>
            </w:pPr>
            <w:r>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55FF0C0E" w14:textId="77777777" w:rsidR="002C132A" w:rsidRPr="00575821" w:rsidRDefault="002C132A" w:rsidP="00CC284B">
            <w:pPr>
              <w:pStyle w:val="TAC"/>
              <w:rPr>
                <w:lang w:eastAsia="zh-CN"/>
              </w:rPr>
            </w:pPr>
            <w:r>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347E6A20" w14:textId="77777777" w:rsidR="002C132A" w:rsidRPr="00575821" w:rsidRDefault="002C132A" w:rsidP="00CC284B">
            <w:pPr>
              <w:pStyle w:val="TAC"/>
              <w:rPr>
                <w:lang w:eastAsia="zh-CN"/>
              </w:rPr>
            </w:pPr>
            <w:r>
              <w:rPr>
                <w:rFonts w:hint="eastAsia"/>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70BA1CD2" w14:textId="77777777" w:rsidR="002C132A" w:rsidRPr="00575821" w:rsidRDefault="002C132A" w:rsidP="00CC284B">
            <w:pPr>
              <w:pStyle w:val="TAC"/>
              <w:rPr>
                <w:lang w:eastAsia="zh-CN"/>
              </w:rPr>
            </w:pPr>
            <w:r>
              <w:rPr>
                <w:lang w:eastAsia="zh-CN"/>
              </w:rPr>
              <w:t>4</w:t>
            </w:r>
          </w:p>
        </w:tc>
      </w:tr>
      <w:tr w:rsidR="002C132A" w14:paraId="7D61FCEE" w14:textId="167F8334"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0DAA7D5" w14:textId="77777777" w:rsidR="002C132A" w:rsidRDefault="002C132A" w:rsidP="00CC284B">
            <w:pPr>
              <w:pStyle w:val="TAC"/>
              <w:rPr>
                <w:lang w:eastAsia="zh-CN"/>
              </w:rPr>
            </w:pPr>
            <w:r>
              <w:rPr>
                <w:szCs w:val="18"/>
              </w:rPr>
              <w:t xml:space="preserve">Number of DMRS </w:t>
            </w:r>
            <w:r>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3F657C22" w14:textId="77777777" w:rsidR="002C132A" w:rsidRPr="00575821" w:rsidRDefault="002C132A" w:rsidP="00CC284B">
            <w:pPr>
              <w:pStyle w:val="TAC"/>
              <w:rPr>
                <w:lang w:eastAsia="zh-CN"/>
              </w:rPr>
            </w:pPr>
            <w:r>
              <w:rPr>
                <w:rFonts w:hint="eastAsia"/>
                <w:lang w:eastAsia="zh-CN"/>
              </w:rPr>
              <w:t>1</w:t>
            </w:r>
            <w:r>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3357F174" w14:textId="77777777" w:rsidR="002C132A" w:rsidRPr="00575821" w:rsidRDefault="002C132A" w:rsidP="00CC284B">
            <w:pPr>
              <w:pStyle w:val="TAC"/>
              <w:rPr>
                <w:lang w:eastAsia="zh-CN"/>
              </w:rPr>
            </w:pPr>
            <w:r>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4FD6C575" w14:textId="77777777" w:rsidR="002C132A" w:rsidRPr="00575821" w:rsidRDefault="002C132A" w:rsidP="00CC284B">
            <w:pPr>
              <w:pStyle w:val="TAC"/>
              <w:rPr>
                <w:lang w:eastAsia="zh-CN"/>
              </w:rPr>
            </w:pPr>
            <w:r>
              <w:rPr>
                <w:lang w:eastAsia="zh-CN"/>
              </w:rPr>
              <w:t>24</w:t>
            </w:r>
          </w:p>
        </w:tc>
      </w:tr>
      <w:tr w:rsidR="002C132A" w14:paraId="574908E8" w14:textId="0B095B4D"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3313817" w14:textId="77777777" w:rsidR="002C132A" w:rsidRDefault="002C132A" w:rsidP="00CC284B">
            <w:pPr>
              <w:pStyle w:val="TAC"/>
              <w:rPr>
                <w:lang w:eastAsia="zh-CN"/>
              </w:rPr>
            </w:pPr>
            <w:r>
              <w:rPr>
                <w:szCs w:val="18"/>
              </w:rPr>
              <w:t>Overhead</w:t>
            </w:r>
            <w:r>
              <w:rPr>
                <w:szCs w:val="18"/>
                <w:lang w:val="en-US"/>
              </w:rPr>
              <w:t xml:space="preserve">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02418720" w14:textId="77777777" w:rsidR="002C132A" w:rsidRPr="00575821" w:rsidRDefault="002C132A" w:rsidP="00CC284B">
            <w:pPr>
              <w:pStyle w:val="TAC"/>
              <w:rPr>
                <w:lang w:eastAsia="zh-CN"/>
              </w:rPr>
            </w:pPr>
            <w:r>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26E99604" w14:textId="77777777" w:rsidR="002C132A" w:rsidRPr="00575821" w:rsidRDefault="002C132A" w:rsidP="00CC284B">
            <w:pPr>
              <w:pStyle w:val="TAC"/>
              <w:rPr>
                <w:lang w:eastAsia="zh-CN"/>
              </w:rPr>
            </w:pPr>
            <w:r>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6A2CE48E" w14:textId="77777777" w:rsidR="002C132A" w:rsidRPr="00575821" w:rsidRDefault="002C132A" w:rsidP="00CC284B">
            <w:pPr>
              <w:pStyle w:val="TAC"/>
              <w:rPr>
                <w:lang w:eastAsia="zh-CN"/>
              </w:rPr>
            </w:pPr>
            <w:r>
              <w:rPr>
                <w:rFonts w:hint="eastAsia"/>
                <w:lang w:eastAsia="zh-CN"/>
              </w:rPr>
              <w:t>0</w:t>
            </w:r>
          </w:p>
        </w:tc>
      </w:tr>
      <w:tr w:rsidR="002C132A" w14:paraId="45152A97" w14:textId="04845DD0"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27E786A6" w14:textId="77777777" w:rsidR="002C132A" w:rsidRDefault="002C132A" w:rsidP="00CC284B">
            <w:pPr>
              <w:pStyle w:val="TAC"/>
            </w:pPr>
            <w:r>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78254406" w14:textId="77777777" w:rsidR="002C132A" w:rsidRPr="00575821" w:rsidRDefault="002C132A" w:rsidP="00CC284B">
            <w:pPr>
              <w:pStyle w:val="TAC"/>
              <w:rPr>
                <w:lang w:eastAsia="zh-CN"/>
              </w:rPr>
            </w:pPr>
            <w:r>
              <w:rPr>
                <w:rFonts w:hint="eastAsia"/>
                <w:lang w:eastAsia="zh-CN"/>
              </w:rPr>
              <w:t>2</w:t>
            </w:r>
            <w:r>
              <w:rPr>
                <w:lang w:eastAsia="zh-CN"/>
              </w:rPr>
              <w:t>6632</w:t>
            </w:r>
          </w:p>
        </w:tc>
        <w:tc>
          <w:tcPr>
            <w:tcW w:w="1218" w:type="dxa"/>
            <w:tcBorders>
              <w:top w:val="single" w:sz="4" w:space="0" w:color="auto"/>
              <w:left w:val="single" w:sz="4" w:space="0" w:color="auto"/>
              <w:bottom w:val="single" w:sz="4" w:space="0" w:color="auto"/>
              <w:right w:val="single" w:sz="4" w:space="0" w:color="auto"/>
            </w:tcBorders>
            <w:vAlign w:val="center"/>
          </w:tcPr>
          <w:p w14:paraId="48AFA373" w14:textId="77777777" w:rsidR="002C132A" w:rsidRPr="00575821" w:rsidRDefault="002C132A" w:rsidP="00CC284B">
            <w:pPr>
              <w:pStyle w:val="TAC"/>
              <w:rPr>
                <w:lang w:eastAsia="zh-CN"/>
              </w:rPr>
            </w:pPr>
            <w:r>
              <w:rPr>
                <w:rFonts w:hint="eastAsia"/>
                <w:lang w:eastAsia="zh-CN"/>
              </w:rPr>
              <w:t>7</w:t>
            </w:r>
            <w:r>
              <w:rPr>
                <w:lang w:eastAsia="zh-CN"/>
              </w:rPr>
              <w:t>3776</w:t>
            </w:r>
          </w:p>
        </w:tc>
        <w:tc>
          <w:tcPr>
            <w:tcW w:w="1218" w:type="dxa"/>
            <w:tcBorders>
              <w:top w:val="single" w:sz="4" w:space="0" w:color="auto"/>
              <w:left w:val="single" w:sz="4" w:space="0" w:color="auto"/>
              <w:bottom w:val="single" w:sz="4" w:space="0" w:color="auto"/>
              <w:right w:val="single" w:sz="4" w:space="0" w:color="auto"/>
            </w:tcBorders>
            <w:vAlign w:val="center"/>
          </w:tcPr>
          <w:p w14:paraId="151E43A1" w14:textId="77777777" w:rsidR="002C132A" w:rsidRPr="00575821" w:rsidRDefault="002C132A" w:rsidP="00CC284B">
            <w:pPr>
              <w:pStyle w:val="TAC"/>
              <w:rPr>
                <w:lang w:eastAsia="zh-CN"/>
              </w:rPr>
            </w:pPr>
            <w:r w:rsidRPr="00B368C5">
              <w:rPr>
                <w:lang w:eastAsia="zh-CN"/>
              </w:rPr>
              <w:t>98376</w:t>
            </w:r>
          </w:p>
        </w:tc>
      </w:tr>
      <w:tr w:rsidR="002C132A" w14:paraId="5E67B102" w14:textId="2685CF98"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80FB80C" w14:textId="77777777" w:rsidR="002C132A" w:rsidRDefault="002C132A" w:rsidP="00CC284B">
            <w:pPr>
              <w:pStyle w:val="TAC"/>
            </w:pPr>
            <w:r>
              <w:rPr>
                <w:szCs w:val="18"/>
                <w:lang w:val="sv-FI"/>
              </w:rPr>
              <w:t xml:space="preserve">Transport block CRC per Slot </w:t>
            </w:r>
            <w:r>
              <w:rPr>
                <w:szCs w:val="18"/>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6E14925A" w14:textId="77777777" w:rsidR="002C132A" w:rsidRPr="00575821" w:rsidRDefault="002C132A" w:rsidP="00CC284B">
            <w:pPr>
              <w:pStyle w:val="TAC"/>
              <w:rPr>
                <w:lang w:eastAsia="zh-CN"/>
              </w:rPr>
            </w:pPr>
            <w:r>
              <w:rPr>
                <w:rFonts w:hint="eastAsia"/>
                <w:lang w:eastAsia="zh-CN"/>
              </w:rPr>
              <w:t>2</w:t>
            </w: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263F796A" w14:textId="77777777" w:rsidR="002C132A" w:rsidRPr="00575821" w:rsidRDefault="002C132A" w:rsidP="00CC284B">
            <w:pPr>
              <w:pStyle w:val="TAC"/>
              <w:rPr>
                <w:lang w:eastAsia="zh-CN"/>
              </w:rPr>
            </w:pPr>
            <w:r>
              <w:rPr>
                <w:rFonts w:hint="eastAsia"/>
                <w:lang w:eastAsia="zh-CN"/>
              </w:rPr>
              <w:t>2</w:t>
            </w:r>
            <w:r>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6C218E94" w14:textId="77777777" w:rsidR="002C132A" w:rsidRPr="00575821" w:rsidRDefault="002C132A" w:rsidP="00CC284B">
            <w:pPr>
              <w:pStyle w:val="TAC"/>
              <w:rPr>
                <w:lang w:eastAsia="zh-CN"/>
              </w:rPr>
            </w:pPr>
            <w:r>
              <w:rPr>
                <w:rFonts w:hint="eastAsia"/>
                <w:lang w:eastAsia="zh-CN"/>
              </w:rPr>
              <w:t>2</w:t>
            </w:r>
            <w:r>
              <w:rPr>
                <w:lang w:eastAsia="zh-CN"/>
              </w:rPr>
              <w:t>4</w:t>
            </w:r>
          </w:p>
        </w:tc>
      </w:tr>
      <w:tr w:rsidR="002C132A" w14:paraId="22181102" w14:textId="3839B29C"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4AFE93A2" w14:textId="77777777" w:rsidR="002C132A" w:rsidRDefault="002C132A" w:rsidP="00CC284B">
            <w:pPr>
              <w:pStyle w:val="TAC"/>
            </w:pPr>
            <w:r>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23729C00" w14:textId="77777777" w:rsidR="002C132A" w:rsidRPr="00575821" w:rsidRDefault="002C132A" w:rsidP="00CC284B">
            <w:pPr>
              <w:pStyle w:val="TAC"/>
              <w:rPr>
                <w:lang w:eastAsia="zh-CN"/>
              </w:rPr>
            </w:pPr>
            <w:r>
              <w:rPr>
                <w:rFonts w:hint="eastAsia"/>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7ED75FEC" w14:textId="77777777" w:rsidR="002C132A" w:rsidRPr="00575821" w:rsidRDefault="002C132A" w:rsidP="00CC284B">
            <w:pPr>
              <w:pStyle w:val="TAC"/>
              <w:rPr>
                <w:lang w:eastAsia="zh-CN"/>
              </w:rPr>
            </w:pPr>
            <w:r>
              <w:rPr>
                <w:rFonts w:hint="eastAsia"/>
                <w:lang w:eastAsia="zh-CN"/>
              </w:rPr>
              <w:t>9</w:t>
            </w:r>
          </w:p>
        </w:tc>
        <w:tc>
          <w:tcPr>
            <w:tcW w:w="1218" w:type="dxa"/>
            <w:tcBorders>
              <w:top w:val="single" w:sz="4" w:space="0" w:color="auto"/>
              <w:left w:val="single" w:sz="4" w:space="0" w:color="auto"/>
              <w:bottom w:val="single" w:sz="4" w:space="0" w:color="auto"/>
              <w:right w:val="single" w:sz="4" w:space="0" w:color="auto"/>
            </w:tcBorders>
            <w:vAlign w:val="center"/>
          </w:tcPr>
          <w:p w14:paraId="2787DC38" w14:textId="77777777" w:rsidR="002C132A" w:rsidRPr="00575821" w:rsidRDefault="002C132A" w:rsidP="00CC284B">
            <w:pPr>
              <w:pStyle w:val="TAC"/>
              <w:rPr>
                <w:lang w:eastAsia="zh-CN"/>
              </w:rPr>
            </w:pPr>
            <w:r>
              <w:rPr>
                <w:rFonts w:cs="Arial"/>
                <w:szCs w:val="18"/>
                <w:lang w:eastAsia="zh-CN"/>
              </w:rPr>
              <w:t>12</w:t>
            </w:r>
          </w:p>
        </w:tc>
      </w:tr>
      <w:tr w:rsidR="002C132A" w14:paraId="416FB5F4" w14:textId="60A56967" w:rsidTr="00CC284B">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10514A34" w14:textId="77777777" w:rsidR="002C132A" w:rsidRDefault="002C132A" w:rsidP="00CC284B">
            <w:pPr>
              <w:pStyle w:val="TAC"/>
            </w:pPr>
            <w:r>
              <w:rPr>
                <w:szCs w:val="18"/>
              </w:rPr>
              <w:t>Binary Channel Bits Per Slot</w:t>
            </w:r>
            <w:r>
              <w:rPr>
                <w:szCs w:val="18"/>
                <w:lang w:val="sv-FI"/>
              </w:rPr>
              <w:t xml:space="preserve"> </w:t>
            </w:r>
            <w:r>
              <w:rPr>
                <w:szCs w:val="18"/>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19986384" w14:textId="77777777" w:rsidR="002C132A" w:rsidRPr="00575821" w:rsidRDefault="002C132A" w:rsidP="00CC284B">
            <w:pPr>
              <w:pStyle w:val="TAC"/>
              <w:rPr>
                <w:lang w:eastAsia="zh-CN"/>
              </w:rPr>
            </w:pPr>
            <w:r>
              <w:rPr>
                <w:rFonts w:hint="eastAsia"/>
                <w:lang w:eastAsia="zh-CN"/>
              </w:rPr>
              <w:t>5</w:t>
            </w:r>
            <w:r>
              <w:rPr>
                <w:lang w:eastAsia="zh-CN"/>
              </w:rPr>
              <w:t>5968</w:t>
            </w:r>
          </w:p>
        </w:tc>
        <w:tc>
          <w:tcPr>
            <w:tcW w:w="1218" w:type="dxa"/>
            <w:tcBorders>
              <w:top w:val="single" w:sz="4" w:space="0" w:color="auto"/>
              <w:left w:val="single" w:sz="4" w:space="0" w:color="auto"/>
              <w:bottom w:val="single" w:sz="4" w:space="0" w:color="auto"/>
              <w:right w:val="single" w:sz="4" w:space="0" w:color="auto"/>
            </w:tcBorders>
            <w:vAlign w:val="center"/>
          </w:tcPr>
          <w:p w14:paraId="062E8264" w14:textId="77777777" w:rsidR="002C132A" w:rsidRPr="00575821" w:rsidRDefault="002C132A" w:rsidP="00CC284B">
            <w:pPr>
              <w:pStyle w:val="TAC"/>
              <w:rPr>
                <w:lang w:eastAsia="zh-CN"/>
              </w:rPr>
            </w:pPr>
            <w:r>
              <w:rPr>
                <w:rFonts w:hint="eastAsia"/>
                <w:lang w:eastAsia="zh-CN"/>
              </w:rPr>
              <w:t>1</w:t>
            </w:r>
            <w:r>
              <w:rPr>
                <w:lang w:eastAsia="zh-CN"/>
              </w:rPr>
              <w:t>52640</w:t>
            </w:r>
          </w:p>
        </w:tc>
        <w:tc>
          <w:tcPr>
            <w:tcW w:w="1218" w:type="dxa"/>
            <w:tcBorders>
              <w:top w:val="single" w:sz="4" w:space="0" w:color="auto"/>
              <w:left w:val="single" w:sz="4" w:space="0" w:color="auto"/>
              <w:bottom w:val="single" w:sz="4" w:space="0" w:color="auto"/>
              <w:right w:val="single" w:sz="4" w:space="0" w:color="auto"/>
            </w:tcBorders>
            <w:vAlign w:val="center"/>
          </w:tcPr>
          <w:p w14:paraId="414CFC16" w14:textId="77777777" w:rsidR="002C132A" w:rsidRPr="00575821" w:rsidRDefault="002C132A" w:rsidP="00CC284B">
            <w:pPr>
              <w:pStyle w:val="TAC"/>
              <w:rPr>
                <w:lang w:eastAsia="zh-CN"/>
              </w:rPr>
            </w:pPr>
            <w:r w:rsidRPr="00B368C5">
              <w:rPr>
                <w:lang w:eastAsia="zh-CN"/>
              </w:rPr>
              <w:t>203520</w:t>
            </w:r>
          </w:p>
        </w:tc>
      </w:tr>
    </w:tbl>
    <w:p w14:paraId="75A422EF" w14:textId="77777777" w:rsidR="0054360A" w:rsidRDefault="0054360A" w:rsidP="0054360A">
      <w:pPr>
        <w:rPr>
          <w:lang w:eastAsia="zh-CN"/>
        </w:rPr>
      </w:pPr>
    </w:p>
    <w:p w14:paraId="34DD2E19" w14:textId="77777777" w:rsidR="0054360A" w:rsidRPr="00B368C5" w:rsidRDefault="0054360A" w:rsidP="0054360A">
      <w:pPr>
        <w:pStyle w:val="TH"/>
      </w:pPr>
      <w:r>
        <w:t xml:space="preserve">Table A.3.1-2: </w:t>
      </w:r>
      <w:r w:rsidRPr="002B2367">
        <w:t xml:space="preserve">Fixed Reference Channels </w:t>
      </w:r>
      <w:r>
        <w:t xml:space="preserve">for FR2 PDSCH </w:t>
      </w:r>
      <w:r>
        <w:rPr>
          <w:rFonts w:eastAsia="Malgun Gothic"/>
        </w:rPr>
        <w:t>(</w:t>
      </w:r>
      <w:r>
        <w:rPr>
          <w:lang w:eastAsia="zh-CN"/>
        </w:rPr>
        <w:t>16QAM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gridCol w:w="1417"/>
      </w:tblGrid>
      <w:tr w:rsidR="0054360A" w14:paraId="57D8A5A6"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E57EA" w14:textId="77777777" w:rsidR="0054360A" w:rsidRDefault="0054360A" w:rsidP="0049107A">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6BF75E4" w14:textId="77777777" w:rsidR="0054360A" w:rsidRDefault="0054360A" w:rsidP="0049107A">
            <w:pPr>
              <w:pStyle w:val="TAH"/>
              <w:rPr>
                <w:lang w:eastAsia="zh-CN"/>
              </w:rPr>
            </w:pPr>
            <w:r>
              <w:rPr>
                <w:lang w:eastAsia="zh-CN"/>
              </w:rPr>
              <w:t>M-FR2-A.3.1-1</w:t>
            </w:r>
          </w:p>
        </w:tc>
        <w:tc>
          <w:tcPr>
            <w:tcW w:w="0" w:type="auto"/>
            <w:tcBorders>
              <w:top w:val="single" w:sz="4" w:space="0" w:color="auto"/>
              <w:left w:val="single" w:sz="4" w:space="0" w:color="auto"/>
              <w:bottom w:val="single" w:sz="4" w:space="0" w:color="auto"/>
              <w:right w:val="single" w:sz="4" w:space="0" w:color="auto"/>
            </w:tcBorders>
            <w:vAlign w:val="center"/>
          </w:tcPr>
          <w:p w14:paraId="7A1A630C" w14:textId="77777777" w:rsidR="0054360A" w:rsidRDefault="0054360A" w:rsidP="0049107A">
            <w:pPr>
              <w:pStyle w:val="TAH"/>
              <w:rPr>
                <w:lang w:eastAsia="zh-CN"/>
              </w:rPr>
            </w:pPr>
            <w:r>
              <w:rPr>
                <w:lang w:eastAsia="zh-CN"/>
              </w:rPr>
              <w:t>M-FR2-A.3.1-2</w:t>
            </w:r>
          </w:p>
        </w:tc>
        <w:tc>
          <w:tcPr>
            <w:tcW w:w="0" w:type="auto"/>
            <w:tcBorders>
              <w:top w:val="single" w:sz="4" w:space="0" w:color="auto"/>
              <w:left w:val="single" w:sz="4" w:space="0" w:color="auto"/>
              <w:bottom w:val="single" w:sz="4" w:space="0" w:color="auto"/>
              <w:right w:val="single" w:sz="4" w:space="0" w:color="auto"/>
            </w:tcBorders>
            <w:vAlign w:val="center"/>
          </w:tcPr>
          <w:p w14:paraId="6156BE8A" w14:textId="77777777" w:rsidR="0054360A" w:rsidRDefault="0054360A" w:rsidP="0049107A">
            <w:pPr>
              <w:pStyle w:val="TAH"/>
              <w:rPr>
                <w:lang w:eastAsia="zh-CN"/>
              </w:rPr>
            </w:pPr>
            <w:r>
              <w:rPr>
                <w:lang w:eastAsia="zh-CN"/>
              </w:rPr>
              <w:t>M-FR2-A.3.1-3</w:t>
            </w:r>
          </w:p>
        </w:tc>
      </w:tr>
      <w:tr w:rsidR="0054360A" w14:paraId="4F92D709"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B243" w14:textId="77777777" w:rsidR="0054360A" w:rsidRDefault="0054360A" w:rsidP="0049107A">
            <w:pPr>
              <w:pStyle w:val="TAC"/>
              <w:rPr>
                <w:lang w:eastAsia="zh-CN"/>
              </w:rPr>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5E8FD4" w14:textId="77777777" w:rsidR="0054360A" w:rsidRDefault="0054360A" w:rsidP="0049107A">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EC08989" w14:textId="77777777" w:rsidR="0054360A" w:rsidRDefault="0054360A" w:rsidP="0049107A">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B693E96" w14:textId="77777777" w:rsidR="0054360A" w:rsidRDefault="0054360A" w:rsidP="0049107A">
            <w:pPr>
              <w:pStyle w:val="TAC"/>
              <w:rPr>
                <w:lang w:eastAsia="zh-CN"/>
              </w:rPr>
            </w:pPr>
            <w:r>
              <w:rPr>
                <w:lang w:eastAsia="zh-CN"/>
              </w:rPr>
              <w:t>50</w:t>
            </w:r>
          </w:p>
        </w:tc>
      </w:tr>
      <w:tr w:rsidR="0054360A" w14:paraId="69D901E3"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0463E" w14:textId="77777777" w:rsidR="0054360A" w:rsidRDefault="0054360A" w:rsidP="0049107A">
            <w:pPr>
              <w:pStyle w:val="TAC"/>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A3876C" w14:textId="77777777" w:rsidR="0054360A" w:rsidRDefault="0054360A" w:rsidP="0049107A">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7D8F1E56" w14:textId="77777777" w:rsidR="0054360A" w:rsidRDefault="0054360A" w:rsidP="0049107A">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768BBCDB" w14:textId="77777777" w:rsidR="0054360A" w:rsidRDefault="0054360A" w:rsidP="0049107A">
            <w:pPr>
              <w:pStyle w:val="TAC"/>
              <w:rPr>
                <w:lang w:eastAsia="zh-CN"/>
              </w:rPr>
            </w:pPr>
            <w:r>
              <w:rPr>
                <w:lang w:eastAsia="zh-CN"/>
              </w:rPr>
              <w:t>60</w:t>
            </w:r>
          </w:p>
        </w:tc>
      </w:tr>
      <w:tr w:rsidR="0054360A" w14:paraId="5CC9602B"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A43B2" w14:textId="77777777" w:rsidR="0054360A" w:rsidRDefault="0054360A" w:rsidP="0049107A">
            <w:pPr>
              <w:pStyle w:val="TAC"/>
              <w:rPr>
                <w:lang w:eastAsia="zh-CN"/>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173E287" w14:textId="77777777" w:rsidR="0054360A" w:rsidRDefault="0054360A" w:rsidP="0049107A">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5C606DF" w14:textId="77777777" w:rsidR="0054360A" w:rsidRDefault="0054360A" w:rsidP="0049107A">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9026AD6" w14:textId="77777777" w:rsidR="0054360A" w:rsidRDefault="0054360A" w:rsidP="0049107A">
            <w:pPr>
              <w:pStyle w:val="TAC"/>
              <w:rPr>
                <w:lang w:eastAsia="zh-CN"/>
              </w:rPr>
            </w:pPr>
            <w:r>
              <w:rPr>
                <w:lang w:eastAsia="zh-CN"/>
              </w:rPr>
              <w:t>66</w:t>
            </w:r>
          </w:p>
        </w:tc>
      </w:tr>
      <w:tr w:rsidR="0054360A" w14:paraId="6117EB91"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B35F3" w14:textId="77777777" w:rsidR="0054360A" w:rsidRDefault="0054360A" w:rsidP="0049107A">
            <w:pPr>
              <w:pStyle w:val="TAC"/>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75D18D6E" w14:textId="77777777" w:rsidR="0054360A" w:rsidRDefault="0054360A" w:rsidP="0049107A">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32BB338" w14:textId="77777777" w:rsidR="0054360A" w:rsidRDefault="0054360A" w:rsidP="0049107A">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3E87215E" w14:textId="77777777" w:rsidR="0054360A" w:rsidRDefault="0054360A" w:rsidP="0049107A">
            <w:pPr>
              <w:pStyle w:val="TAC"/>
              <w:rPr>
                <w:lang w:eastAsia="zh-CN"/>
              </w:rPr>
            </w:pPr>
            <w:r>
              <w:rPr>
                <w:lang w:eastAsia="zh-CN"/>
              </w:rPr>
              <w:t>13</w:t>
            </w:r>
          </w:p>
        </w:tc>
      </w:tr>
      <w:tr w:rsidR="0054360A" w14:paraId="2513E02E"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4F10A" w14:textId="77777777" w:rsidR="0054360A" w:rsidRDefault="0054360A" w:rsidP="0049107A">
            <w:pPr>
              <w:pStyle w:val="TAC"/>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519004E4" w14:textId="77777777" w:rsidR="0054360A" w:rsidRDefault="0054360A" w:rsidP="0049107A">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1D188D33" w14:textId="77777777" w:rsidR="0054360A" w:rsidRDefault="0054360A" w:rsidP="0049107A">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51EDA65B" w14:textId="77777777" w:rsidR="0054360A" w:rsidRDefault="0054360A" w:rsidP="0049107A">
            <w:pPr>
              <w:pStyle w:val="TAC"/>
              <w:rPr>
                <w:lang w:eastAsia="zh-CN"/>
              </w:rPr>
            </w:pPr>
            <w:r>
              <w:rPr>
                <w:rFonts w:hint="eastAsia"/>
                <w:lang w:eastAsia="zh-CN"/>
              </w:rPr>
              <w:t>6</w:t>
            </w:r>
            <w:r>
              <w:rPr>
                <w:lang w:eastAsia="zh-CN"/>
              </w:rPr>
              <w:t>4QAM</w:t>
            </w:r>
          </w:p>
        </w:tc>
      </w:tr>
      <w:tr w:rsidR="0054360A" w14:paraId="5975ED5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C0680" w14:textId="77777777" w:rsidR="0054360A" w:rsidRDefault="0054360A" w:rsidP="0049107A">
            <w:pPr>
              <w:pStyle w:val="TAC"/>
              <w:rPr>
                <w:szCs w:val="22"/>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4E22268" w14:textId="77777777" w:rsidR="0054360A" w:rsidRDefault="0054360A" w:rsidP="0049107A">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4EDBAE" w14:textId="77777777" w:rsidR="0054360A" w:rsidRDefault="0054360A" w:rsidP="0049107A">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4E6B45" w14:textId="77777777" w:rsidR="0054360A" w:rsidRDefault="0054360A" w:rsidP="0049107A">
            <w:pPr>
              <w:pStyle w:val="TAC"/>
              <w:rPr>
                <w:lang w:eastAsia="zh-CN"/>
              </w:rPr>
            </w:pPr>
            <w:r>
              <w:rPr>
                <w:rFonts w:hint="eastAsia"/>
                <w:lang w:eastAsia="zh-CN"/>
              </w:rPr>
              <w:t>1</w:t>
            </w:r>
            <w:r>
              <w:rPr>
                <w:lang w:eastAsia="zh-CN"/>
              </w:rPr>
              <w:t>3</w:t>
            </w:r>
          </w:p>
        </w:tc>
      </w:tr>
      <w:tr w:rsidR="0054360A" w14:paraId="3AE092EB"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FE493" w14:textId="77777777" w:rsidR="0054360A" w:rsidRDefault="0054360A" w:rsidP="0049107A">
            <w:pPr>
              <w:pStyle w:val="TAC"/>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90A270" w14:textId="77777777" w:rsidR="0054360A" w:rsidRPr="008466C4" w:rsidRDefault="0054360A" w:rsidP="0049107A">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5DB45DA8" w14:textId="77777777" w:rsidR="0054360A" w:rsidRPr="008466C4" w:rsidRDefault="0054360A" w:rsidP="0049107A">
            <w:pPr>
              <w:pStyle w:val="TAC"/>
              <w:rPr>
                <w:lang w:eastAsia="zh-CN"/>
              </w:rPr>
            </w:pPr>
            <w:r w:rsidRPr="008466C4">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6B79CDFF" w14:textId="77777777" w:rsidR="0054360A" w:rsidRPr="008466C4" w:rsidRDefault="0054360A" w:rsidP="0049107A">
            <w:pPr>
              <w:pStyle w:val="TAC"/>
              <w:rPr>
                <w:lang w:eastAsia="zh-CN"/>
              </w:rPr>
            </w:pPr>
            <w:r w:rsidRPr="008466C4">
              <w:rPr>
                <w:lang w:eastAsia="zh-CN"/>
              </w:rPr>
              <w:t>16QAM</w:t>
            </w:r>
          </w:p>
        </w:tc>
      </w:tr>
      <w:tr w:rsidR="0054360A" w14:paraId="581298AE"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10EC5" w14:textId="77777777" w:rsidR="0054360A" w:rsidRDefault="0054360A" w:rsidP="0049107A">
            <w:pPr>
              <w:pStyle w:val="TAC"/>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10508DC3" w14:textId="77777777" w:rsidR="0054360A" w:rsidRPr="00575821" w:rsidRDefault="0054360A" w:rsidP="0049107A">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7D5B1E6B" w14:textId="77777777" w:rsidR="0054360A" w:rsidRPr="00575821" w:rsidRDefault="0054360A" w:rsidP="0049107A">
            <w:pPr>
              <w:pStyle w:val="TAC"/>
              <w:rPr>
                <w:lang w:eastAsia="zh-CN"/>
              </w:rPr>
            </w:pPr>
            <w:r>
              <w:rPr>
                <w:lang w:eastAsia="zh-CN"/>
              </w:rPr>
              <w:t>490/1024</w:t>
            </w:r>
          </w:p>
        </w:tc>
        <w:tc>
          <w:tcPr>
            <w:tcW w:w="0" w:type="auto"/>
            <w:tcBorders>
              <w:top w:val="single" w:sz="4" w:space="0" w:color="auto"/>
              <w:left w:val="single" w:sz="4" w:space="0" w:color="auto"/>
              <w:bottom w:val="single" w:sz="4" w:space="0" w:color="auto"/>
              <w:right w:val="single" w:sz="4" w:space="0" w:color="auto"/>
            </w:tcBorders>
            <w:vAlign w:val="center"/>
          </w:tcPr>
          <w:p w14:paraId="2BAAF1FF" w14:textId="77777777" w:rsidR="0054360A" w:rsidRPr="00575821" w:rsidRDefault="0054360A" w:rsidP="0049107A">
            <w:pPr>
              <w:pStyle w:val="TAC"/>
              <w:rPr>
                <w:lang w:eastAsia="zh-CN"/>
              </w:rPr>
            </w:pPr>
            <w:r>
              <w:rPr>
                <w:lang w:eastAsia="zh-CN"/>
              </w:rPr>
              <w:t>490/1024</w:t>
            </w:r>
          </w:p>
        </w:tc>
      </w:tr>
      <w:tr w:rsidR="0054360A" w14:paraId="7B989CEF"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82B45" w14:textId="77777777" w:rsidR="0054360A" w:rsidRDefault="0054360A" w:rsidP="0049107A">
            <w:pPr>
              <w:pStyle w:val="TAC"/>
              <w:rPr>
                <w:lang w:eastAsia="zh-CN"/>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0920CAAA" w14:textId="77777777" w:rsidR="0054360A" w:rsidRDefault="0054360A" w:rsidP="0049107A">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0B9201" w14:textId="77777777" w:rsidR="0054360A" w:rsidRDefault="0054360A" w:rsidP="0049107A">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8ED1DAF" w14:textId="77777777" w:rsidR="0054360A" w:rsidRDefault="0054360A" w:rsidP="0049107A">
            <w:pPr>
              <w:pStyle w:val="TAC"/>
              <w:rPr>
                <w:lang w:eastAsia="zh-CN"/>
              </w:rPr>
            </w:pPr>
            <w:r>
              <w:rPr>
                <w:lang w:eastAsia="zh-CN"/>
              </w:rPr>
              <w:t>2</w:t>
            </w:r>
          </w:p>
        </w:tc>
      </w:tr>
      <w:tr w:rsidR="0054360A" w14:paraId="14A6BFC3"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97F47" w14:textId="77777777" w:rsidR="0054360A" w:rsidRDefault="0054360A" w:rsidP="0049107A">
            <w:pPr>
              <w:pStyle w:val="TAC"/>
              <w:rPr>
                <w:lang w:eastAsia="zh-CN"/>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55248369" w14:textId="77777777" w:rsidR="0054360A" w:rsidRDefault="0054360A" w:rsidP="0049107A">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22AF5" w14:textId="77777777" w:rsidR="0054360A" w:rsidRDefault="0054360A" w:rsidP="0049107A">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C6F4B6" w14:textId="77777777" w:rsidR="0054360A" w:rsidRDefault="0054360A" w:rsidP="0049107A">
            <w:pPr>
              <w:pStyle w:val="TAC"/>
              <w:rPr>
                <w:lang w:eastAsia="zh-CN"/>
              </w:rPr>
            </w:pPr>
            <w:r>
              <w:rPr>
                <w:lang w:eastAsia="zh-CN"/>
              </w:rPr>
              <w:t>12</w:t>
            </w:r>
          </w:p>
        </w:tc>
      </w:tr>
      <w:tr w:rsidR="0054360A" w14:paraId="02CEA810"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766EB" w14:textId="77777777" w:rsidR="0054360A" w:rsidRDefault="0054360A" w:rsidP="0049107A">
            <w:pPr>
              <w:pStyle w:val="TAC"/>
              <w:rPr>
                <w:lang w:eastAsia="zh-CN"/>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08D41F5D" w14:textId="77777777" w:rsidR="0054360A" w:rsidRDefault="0054360A" w:rsidP="0049107A">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4CC3EC08" w14:textId="77777777" w:rsidR="0054360A" w:rsidRDefault="0054360A" w:rsidP="0049107A">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342C00F" w14:textId="77777777" w:rsidR="0054360A" w:rsidRDefault="0054360A" w:rsidP="0049107A">
            <w:pPr>
              <w:pStyle w:val="TAC"/>
              <w:rPr>
                <w:lang w:eastAsia="zh-CN"/>
              </w:rPr>
            </w:pPr>
            <w:r>
              <w:rPr>
                <w:lang w:eastAsia="zh-CN"/>
              </w:rPr>
              <w:t>6</w:t>
            </w:r>
          </w:p>
        </w:tc>
      </w:tr>
      <w:tr w:rsidR="0054360A" w14:paraId="48B8BD6A"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123285" w14:textId="77777777" w:rsidR="0054360A" w:rsidRDefault="0054360A" w:rsidP="0049107A">
            <w:pPr>
              <w:pStyle w:val="TAC"/>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4E2907D0" w14:textId="77777777" w:rsidR="0054360A" w:rsidRDefault="0054360A" w:rsidP="0049107A">
            <w:pPr>
              <w:pStyle w:val="TAC"/>
              <w:rPr>
                <w:lang w:eastAsia="zh-CN"/>
              </w:rPr>
            </w:pPr>
            <w:r>
              <w:rPr>
                <w:lang w:eastAsia="zh-CN"/>
              </w:rPr>
              <w:t>17424</w:t>
            </w:r>
          </w:p>
        </w:tc>
        <w:tc>
          <w:tcPr>
            <w:tcW w:w="0" w:type="auto"/>
            <w:tcBorders>
              <w:top w:val="single" w:sz="4" w:space="0" w:color="auto"/>
              <w:left w:val="single" w:sz="4" w:space="0" w:color="auto"/>
              <w:bottom w:val="single" w:sz="4" w:space="0" w:color="auto"/>
              <w:right w:val="single" w:sz="4" w:space="0" w:color="auto"/>
            </w:tcBorders>
            <w:vAlign w:val="center"/>
          </w:tcPr>
          <w:p w14:paraId="171D8BD5" w14:textId="77777777" w:rsidR="0054360A" w:rsidRDefault="0054360A" w:rsidP="0049107A">
            <w:pPr>
              <w:pStyle w:val="TAC"/>
              <w:rPr>
                <w:lang w:eastAsia="zh-CN"/>
              </w:rPr>
            </w:pPr>
            <w:r>
              <w:rPr>
                <w:lang w:eastAsia="zh-CN"/>
              </w:rPr>
              <w:t>34816</w:t>
            </w:r>
          </w:p>
        </w:tc>
        <w:tc>
          <w:tcPr>
            <w:tcW w:w="0" w:type="auto"/>
            <w:tcBorders>
              <w:top w:val="single" w:sz="4" w:space="0" w:color="auto"/>
              <w:left w:val="single" w:sz="4" w:space="0" w:color="auto"/>
              <w:bottom w:val="single" w:sz="4" w:space="0" w:color="auto"/>
              <w:right w:val="single" w:sz="4" w:space="0" w:color="auto"/>
            </w:tcBorders>
            <w:vAlign w:val="center"/>
          </w:tcPr>
          <w:p w14:paraId="638A38FA" w14:textId="77777777" w:rsidR="0054360A" w:rsidRPr="00B368C5" w:rsidRDefault="0054360A" w:rsidP="0049107A">
            <w:pPr>
              <w:pStyle w:val="TAC"/>
              <w:rPr>
                <w:lang w:eastAsia="zh-CN"/>
              </w:rPr>
            </w:pPr>
            <w:r>
              <w:rPr>
                <w:lang w:eastAsia="zh-CN"/>
              </w:rPr>
              <w:t>34816</w:t>
            </w:r>
          </w:p>
        </w:tc>
      </w:tr>
      <w:tr w:rsidR="0054360A" w14:paraId="0B3D6E55"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7693E" w14:textId="77777777" w:rsidR="0054360A" w:rsidRDefault="0054360A" w:rsidP="0049107A">
            <w:pPr>
              <w:pStyle w:val="TAC"/>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389D5248" w14:textId="77777777" w:rsidR="0054360A" w:rsidRDefault="0054360A" w:rsidP="0049107A">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6A5739" w14:textId="77777777" w:rsidR="0054360A" w:rsidRDefault="0054360A" w:rsidP="0049107A">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A0C8A0" w14:textId="77777777" w:rsidR="0054360A" w:rsidRDefault="0054360A" w:rsidP="0049107A">
            <w:pPr>
              <w:pStyle w:val="TAC"/>
              <w:rPr>
                <w:lang w:eastAsia="zh-CN"/>
              </w:rPr>
            </w:pPr>
            <w:r>
              <w:rPr>
                <w:rFonts w:hint="eastAsia"/>
                <w:lang w:eastAsia="zh-CN"/>
              </w:rPr>
              <w:t>2</w:t>
            </w:r>
            <w:r>
              <w:rPr>
                <w:lang w:eastAsia="zh-CN"/>
              </w:rPr>
              <w:t>4</w:t>
            </w:r>
          </w:p>
        </w:tc>
      </w:tr>
      <w:tr w:rsidR="0054360A" w14:paraId="6C854B84"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BE5BF0" w14:textId="77777777" w:rsidR="0054360A" w:rsidRDefault="0054360A" w:rsidP="0049107A">
            <w:pPr>
              <w:pStyle w:val="TAC"/>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9F4B4" w14:textId="77777777" w:rsidR="0054360A" w:rsidRDefault="0054360A" w:rsidP="0049107A">
            <w:pPr>
              <w:pStyle w:val="TAC"/>
              <w:rPr>
                <w:rFonts w:cs="Arial"/>
                <w:szCs w:val="18"/>
                <w:lang w:eastAsia="zh-CN"/>
              </w:rPr>
            </w:pPr>
            <w:r>
              <w:rPr>
                <w:rFonts w:cs="Arial"/>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8D9A84" w14:textId="77777777" w:rsidR="0054360A" w:rsidRDefault="0054360A" w:rsidP="0049107A">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6DC757" w14:textId="77777777" w:rsidR="0054360A" w:rsidRDefault="0054360A" w:rsidP="0049107A">
            <w:pPr>
              <w:pStyle w:val="TAC"/>
              <w:rPr>
                <w:rFonts w:cs="Arial"/>
                <w:szCs w:val="18"/>
                <w:lang w:eastAsia="zh-CN"/>
              </w:rPr>
            </w:pPr>
            <w:r>
              <w:rPr>
                <w:rFonts w:cs="Arial"/>
                <w:szCs w:val="18"/>
                <w:lang w:eastAsia="zh-CN"/>
              </w:rPr>
              <w:t>5</w:t>
            </w:r>
          </w:p>
        </w:tc>
      </w:tr>
      <w:tr w:rsidR="0054360A" w14:paraId="6B2A3BD0"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AEEAFB" w14:textId="77777777" w:rsidR="0054360A" w:rsidRDefault="0054360A" w:rsidP="0049107A">
            <w:pPr>
              <w:pStyle w:val="TAC"/>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1798BE7" w14:textId="77777777" w:rsidR="0054360A" w:rsidRDefault="0054360A" w:rsidP="0049107A">
            <w:pPr>
              <w:pStyle w:val="TAC"/>
              <w:rPr>
                <w:lang w:eastAsia="zh-CN"/>
              </w:rPr>
            </w:pPr>
            <w:r>
              <w:rPr>
                <w:lang w:eastAsia="zh-CN"/>
              </w:rPr>
              <w:t>36564</w:t>
            </w:r>
          </w:p>
        </w:tc>
        <w:tc>
          <w:tcPr>
            <w:tcW w:w="0" w:type="auto"/>
            <w:tcBorders>
              <w:top w:val="single" w:sz="4" w:space="0" w:color="auto"/>
              <w:left w:val="single" w:sz="4" w:space="0" w:color="auto"/>
              <w:bottom w:val="single" w:sz="4" w:space="0" w:color="auto"/>
              <w:right w:val="single" w:sz="4" w:space="0" w:color="auto"/>
            </w:tcBorders>
            <w:vAlign w:val="center"/>
          </w:tcPr>
          <w:p w14:paraId="0EF90C44" w14:textId="77777777" w:rsidR="0054360A" w:rsidRDefault="0054360A" w:rsidP="0049107A">
            <w:pPr>
              <w:pStyle w:val="TAC"/>
              <w:rPr>
                <w:lang w:eastAsia="zh-CN"/>
              </w:rPr>
            </w:pPr>
            <w:r>
              <w:rPr>
                <w:lang w:eastAsia="zh-CN"/>
              </w:rPr>
              <w:t>73128</w:t>
            </w:r>
          </w:p>
        </w:tc>
        <w:tc>
          <w:tcPr>
            <w:tcW w:w="0" w:type="auto"/>
            <w:tcBorders>
              <w:top w:val="single" w:sz="4" w:space="0" w:color="auto"/>
              <w:left w:val="single" w:sz="4" w:space="0" w:color="auto"/>
              <w:bottom w:val="single" w:sz="4" w:space="0" w:color="auto"/>
              <w:right w:val="single" w:sz="4" w:space="0" w:color="auto"/>
            </w:tcBorders>
            <w:vAlign w:val="center"/>
          </w:tcPr>
          <w:p w14:paraId="03583D09" w14:textId="77777777" w:rsidR="0054360A" w:rsidRPr="00B368C5" w:rsidRDefault="0054360A" w:rsidP="0049107A">
            <w:pPr>
              <w:pStyle w:val="TAC"/>
              <w:rPr>
                <w:lang w:eastAsia="zh-CN"/>
              </w:rPr>
            </w:pPr>
            <w:r>
              <w:rPr>
                <w:lang w:eastAsia="zh-CN"/>
              </w:rPr>
              <w:t>73128</w:t>
            </w:r>
          </w:p>
        </w:tc>
      </w:tr>
    </w:tbl>
    <w:p w14:paraId="4E458795" w14:textId="77777777" w:rsidR="0054360A" w:rsidRDefault="0054360A" w:rsidP="0054360A">
      <w:pPr>
        <w:rPr>
          <w:lang w:eastAsia="zh-CN"/>
        </w:rPr>
      </w:pPr>
    </w:p>
    <w:p w14:paraId="5C6F440E" w14:textId="77777777" w:rsidR="0054360A" w:rsidRDefault="0054360A" w:rsidP="0054360A">
      <w:pPr>
        <w:pStyle w:val="30"/>
      </w:pPr>
      <w:r>
        <w:t>A.3.2</w:t>
      </w:r>
      <w:r w:rsidRPr="002B2367">
        <w:tab/>
        <w:t xml:space="preserve">Fixed Reference Channels for </w:t>
      </w:r>
      <w:r>
        <w:t xml:space="preserve">PDSCH </w:t>
      </w:r>
      <w:r w:rsidRPr="002B2367">
        <w:t>performance</w:t>
      </w:r>
      <w:r>
        <w:t xml:space="preserve"> requirements (</w:t>
      </w:r>
      <w:r>
        <w:rPr>
          <w:lang w:eastAsia="zh-CN"/>
        </w:rPr>
        <w:t>64QAM</w:t>
      </w:r>
      <w:r>
        <w:t>)</w:t>
      </w:r>
    </w:p>
    <w:p w14:paraId="3392C0A0" w14:textId="77777777" w:rsidR="0054360A" w:rsidRPr="001A11AF" w:rsidRDefault="0054360A" w:rsidP="0054360A">
      <w:r w:rsidRPr="001A11AF">
        <w:t>The parameters for the reference measurement channels are specified in table A.3.2-1 for FR1 PDSCH performance requirements.</w:t>
      </w:r>
    </w:p>
    <w:p w14:paraId="1FF4976A" w14:textId="77777777" w:rsidR="0054360A" w:rsidRPr="002B2367" w:rsidRDefault="0054360A" w:rsidP="0054360A">
      <w:r w:rsidRPr="001A11AF">
        <w:t>The parameters for the reference measurement channels are specified in table A.3.2-2 for FR2 PDSCH performance requirements.</w:t>
      </w:r>
    </w:p>
    <w:p w14:paraId="05617675" w14:textId="77777777" w:rsidR="0054360A" w:rsidRPr="002B2367" w:rsidRDefault="0054360A" w:rsidP="0054360A">
      <w:pPr>
        <w:pStyle w:val="TH"/>
      </w:pPr>
      <w:r>
        <w:lastRenderedPageBreak/>
        <w:t xml:space="preserve">Table A.3.2-1: </w:t>
      </w:r>
      <w:r w:rsidRPr="002B2367">
        <w:t xml:space="preserve">Fixed Reference Channels </w:t>
      </w:r>
      <w:r>
        <w:t xml:space="preserve">for FR1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54360A" w14:paraId="71D02F52"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0A1BC8" w14:textId="77777777" w:rsidR="0054360A" w:rsidRDefault="0054360A" w:rsidP="0049107A">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9D880C1" w14:textId="77777777" w:rsidR="0054360A" w:rsidRPr="00B312F6" w:rsidRDefault="0054360A" w:rsidP="0049107A">
            <w:pPr>
              <w:pStyle w:val="TAH"/>
              <w:rPr>
                <w:lang w:eastAsia="zh-CN"/>
              </w:rPr>
            </w:pPr>
            <w:r>
              <w:rPr>
                <w:lang w:eastAsia="zh-CN"/>
              </w:rPr>
              <w:t>M-FR1-A.3.2-1</w:t>
            </w:r>
          </w:p>
        </w:tc>
      </w:tr>
      <w:tr w:rsidR="0054360A" w14:paraId="79FA9C21"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B45A5E" w14:textId="77777777" w:rsidR="0054360A" w:rsidRDefault="0054360A" w:rsidP="0049107A">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FBB279" w14:textId="77777777" w:rsidR="0054360A" w:rsidRPr="00B312F6" w:rsidRDefault="0054360A" w:rsidP="0049107A">
            <w:pPr>
              <w:pStyle w:val="TAC"/>
              <w:rPr>
                <w:lang w:eastAsia="zh-CN"/>
              </w:rPr>
            </w:pPr>
            <w:r>
              <w:rPr>
                <w:lang w:eastAsia="zh-CN"/>
              </w:rPr>
              <w:t>40</w:t>
            </w:r>
          </w:p>
        </w:tc>
      </w:tr>
      <w:tr w:rsidR="0054360A" w14:paraId="174C4E4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448577" w14:textId="77777777" w:rsidR="0054360A" w:rsidRDefault="0054360A" w:rsidP="0049107A">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5C0FA3A" w14:textId="77777777" w:rsidR="0054360A" w:rsidRPr="00B312F6" w:rsidRDefault="0054360A" w:rsidP="0049107A">
            <w:pPr>
              <w:pStyle w:val="TAC"/>
              <w:rPr>
                <w:lang w:eastAsia="zh-CN"/>
              </w:rPr>
            </w:pPr>
            <w:r>
              <w:rPr>
                <w:lang w:eastAsia="zh-CN"/>
              </w:rPr>
              <w:t>30</w:t>
            </w:r>
          </w:p>
        </w:tc>
      </w:tr>
      <w:tr w:rsidR="0054360A" w14:paraId="702AFC9C"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64A188" w14:textId="77777777" w:rsidR="0054360A" w:rsidRDefault="0054360A" w:rsidP="0049107A">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095DC22" w14:textId="77777777" w:rsidR="0054360A" w:rsidRPr="00B312F6" w:rsidRDefault="0054360A" w:rsidP="0049107A">
            <w:pPr>
              <w:pStyle w:val="TAC"/>
              <w:rPr>
                <w:lang w:eastAsia="zh-CN"/>
              </w:rPr>
            </w:pPr>
            <w:r>
              <w:rPr>
                <w:lang w:eastAsia="zh-CN"/>
              </w:rPr>
              <w:t>106</w:t>
            </w:r>
          </w:p>
        </w:tc>
      </w:tr>
      <w:tr w:rsidR="0054360A" w14:paraId="2E040CE2"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29DAF8" w14:textId="77777777" w:rsidR="0054360A" w:rsidRDefault="0054360A" w:rsidP="0049107A">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2CC21DF5" w14:textId="77777777" w:rsidR="0054360A" w:rsidRPr="00B312F6" w:rsidRDefault="0054360A" w:rsidP="0049107A">
            <w:pPr>
              <w:pStyle w:val="TAC"/>
              <w:rPr>
                <w:lang w:eastAsia="zh-CN"/>
              </w:rPr>
            </w:pPr>
            <w:r>
              <w:rPr>
                <w:rFonts w:hint="eastAsia"/>
                <w:lang w:eastAsia="zh-CN"/>
              </w:rPr>
              <w:t>1</w:t>
            </w:r>
            <w:r>
              <w:rPr>
                <w:lang w:eastAsia="zh-CN"/>
              </w:rPr>
              <w:t>2</w:t>
            </w:r>
          </w:p>
        </w:tc>
      </w:tr>
      <w:tr w:rsidR="0054360A" w14:paraId="22E849BE"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6EFB83" w14:textId="77777777" w:rsidR="0054360A" w:rsidRDefault="0054360A" w:rsidP="0049107A">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78B3C061" w14:textId="77777777" w:rsidR="0054360A" w:rsidRPr="00B312F6" w:rsidRDefault="0054360A" w:rsidP="0049107A">
            <w:pPr>
              <w:pStyle w:val="TAC"/>
              <w:rPr>
                <w:lang w:eastAsia="zh-CN"/>
              </w:rPr>
            </w:pPr>
            <w:r>
              <w:rPr>
                <w:rFonts w:hint="eastAsia"/>
                <w:lang w:eastAsia="zh-CN"/>
              </w:rPr>
              <w:t>6</w:t>
            </w:r>
            <w:r>
              <w:rPr>
                <w:lang w:eastAsia="zh-CN"/>
              </w:rPr>
              <w:t>4QAM</w:t>
            </w:r>
          </w:p>
        </w:tc>
      </w:tr>
      <w:tr w:rsidR="0054360A" w14:paraId="4DB19D82"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61C548" w14:textId="77777777" w:rsidR="0054360A" w:rsidRDefault="0054360A" w:rsidP="0049107A">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5DA2B07" w14:textId="77777777" w:rsidR="0054360A" w:rsidRPr="00B312F6" w:rsidRDefault="0054360A" w:rsidP="0049107A">
            <w:pPr>
              <w:pStyle w:val="TAC"/>
              <w:rPr>
                <w:lang w:eastAsia="zh-CN"/>
              </w:rPr>
            </w:pPr>
            <w:r>
              <w:rPr>
                <w:rFonts w:hint="eastAsia"/>
                <w:lang w:eastAsia="zh-CN"/>
              </w:rPr>
              <w:t>1</w:t>
            </w:r>
            <w:r>
              <w:rPr>
                <w:lang w:eastAsia="zh-CN"/>
              </w:rPr>
              <w:t>9</w:t>
            </w:r>
          </w:p>
        </w:tc>
      </w:tr>
      <w:tr w:rsidR="0054360A" w14:paraId="26E2B1B3"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F468B5" w14:textId="77777777" w:rsidR="0054360A" w:rsidRDefault="0054360A" w:rsidP="0049107A">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861B17D" w14:textId="77777777" w:rsidR="0054360A" w:rsidRDefault="0054360A" w:rsidP="0049107A">
            <w:pPr>
              <w:pStyle w:val="TAC"/>
              <w:rPr>
                <w:lang w:eastAsia="zh-CN"/>
              </w:rPr>
            </w:pPr>
            <w:r>
              <w:rPr>
                <w:lang w:eastAsia="zh-CN"/>
              </w:rPr>
              <w:t>64</w:t>
            </w:r>
            <w:r w:rsidRPr="00575821">
              <w:rPr>
                <w:lang w:eastAsia="zh-CN"/>
              </w:rPr>
              <w:t>QAM</w:t>
            </w:r>
          </w:p>
        </w:tc>
      </w:tr>
      <w:tr w:rsidR="0054360A" w14:paraId="7AF2A374"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C7D6B9" w14:textId="77777777" w:rsidR="0054360A" w:rsidRDefault="0054360A" w:rsidP="0049107A">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4A8567F9" w14:textId="77777777" w:rsidR="0054360A" w:rsidRDefault="0054360A" w:rsidP="0049107A">
            <w:pPr>
              <w:pStyle w:val="TAC"/>
              <w:rPr>
                <w:lang w:eastAsia="zh-CN"/>
              </w:rPr>
            </w:pPr>
            <w:r>
              <w:rPr>
                <w:lang w:eastAsia="zh-CN"/>
              </w:rPr>
              <w:t>517/1024</w:t>
            </w:r>
          </w:p>
        </w:tc>
      </w:tr>
      <w:tr w:rsidR="0054360A" w14:paraId="4E8B9C47"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759DD7" w14:textId="77777777" w:rsidR="0054360A" w:rsidRDefault="0054360A" w:rsidP="0049107A">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0350EF5" w14:textId="77777777" w:rsidR="0054360A" w:rsidRPr="00575821" w:rsidRDefault="0054360A" w:rsidP="0049107A">
            <w:pPr>
              <w:pStyle w:val="TAC"/>
              <w:rPr>
                <w:lang w:eastAsia="zh-CN"/>
              </w:rPr>
            </w:pPr>
            <w:r>
              <w:rPr>
                <w:lang w:eastAsia="zh-CN"/>
              </w:rPr>
              <w:t>2</w:t>
            </w:r>
          </w:p>
        </w:tc>
      </w:tr>
      <w:tr w:rsidR="0054360A" w14:paraId="4C40113A"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F73060" w14:textId="77777777" w:rsidR="0054360A" w:rsidRDefault="0054360A" w:rsidP="0049107A">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1207B1E3" w14:textId="77777777" w:rsidR="0054360A" w:rsidRPr="00575821" w:rsidRDefault="0054360A" w:rsidP="0049107A">
            <w:pPr>
              <w:pStyle w:val="TAC"/>
              <w:rPr>
                <w:lang w:eastAsia="zh-CN"/>
              </w:rPr>
            </w:pPr>
            <w:r>
              <w:rPr>
                <w:rFonts w:hint="eastAsia"/>
                <w:lang w:eastAsia="zh-CN"/>
              </w:rPr>
              <w:t>1</w:t>
            </w:r>
            <w:r>
              <w:rPr>
                <w:lang w:eastAsia="zh-CN"/>
              </w:rPr>
              <w:t>2</w:t>
            </w:r>
          </w:p>
        </w:tc>
      </w:tr>
      <w:tr w:rsidR="0054360A" w14:paraId="52CFFD8F"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E1CE03" w14:textId="77777777" w:rsidR="0054360A" w:rsidRDefault="0054360A" w:rsidP="0049107A">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01A9312B" w14:textId="77777777" w:rsidR="0054360A" w:rsidRPr="00575821" w:rsidRDefault="0054360A" w:rsidP="0049107A">
            <w:pPr>
              <w:pStyle w:val="TAC"/>
              <w:rPr>
                <w:lang w:eastAsia="zh-CN"/>
              </w:rPr>
            </w:pPr>
            <w:r>
              <w:rPr>
                <w:rFonts w:hint="eastAsia"/>
                <w:lang w:eastAsia="zh-CN"/>
              </w:rPr>
              <w:t>0</w:t>
            </w:r>
          </w:p>
        </w:tc>
      </w:tr>
      <w:tr w:rsidR="0054360A" w14:paraId="1A4F3954"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3F46F9" w14:textId="77777777" w:rsidR="0054360A" w:rsidRDefault="0054360A" w:rsidP="0049107A">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66926C3C" w14:textId="77777777" w:rsidR="0054360A" w:rsidRPr="00575821" w:rsidRDefault="0054360A" w:rsidP="0049107A">
            <w:pPr>
              <w:pStyle w:val="TAC"/>
              <w:rPr>
                <w:lang w:eastAsia="zh-CN"/>
              </w:rPr>
            </w:pPr>
            <w:r>
              <w:rPr>
                <w:lang w:eastAsia="zh-CN"/>
              </w:rPr>
              <w:t>83976</w:t>
            </w:r>
          </w:p>
        </w:tc>
      </w:tr>
      <w:tr w:rsidR="0054360A" w14:paraId="6F5A8BC6"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704D5" w14:textId="77777777" w:rsidR="0054360A" w:rsidRDefault="0054360A" w:rsidP="0049107A">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1615DDB" w14:textId="77777777" w:rsidR="0054360A" w:rsidRPr="00575821" w:rsidRDefault="0054360A" w:rsidP="0049107A">
            <w:pPr>
              <w:pStyle w:val="TAC"/>
              <w:rPr>
                <w:lang w:eastAsia="zh-CN"/>
              </w:rPr>
            </w:pPr>
            <w:r>
              <w:rPr>
                <w:rFonts w:hint="eastAsia"/>
                <w:lang w:eastAsia="zh-CN"/>
              </w:rPr>
              <w:t>2</w:t>
            </w:r>
            <w:r>
              <w:rPr>
                <w:lang w:eastAsia="zh-CN"/>
              </w:rPr>
              <w:t>4</w:t>
            </w:r>
          </w:p>
        </w:tc>
      </w:tr>
      <w:tr w:rsidR="0054360A" w14:paraId="6AFAB0AB"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B11660" w14:textId="77777777" w:rsidR="0054360A" w:rsidRDefault="0054360A" w:rsidP="0049107A">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7B44CFF" w14:textId="77777777" w:rsidR="0054360A" w:rsidRPr="00575821" w:rsidRDefault="0054360A" w:rsidP="0049107A">
            <w:pPr>
              <w:pStyle w:val="TAC"/>
              <w:rPr>
                <w:lang w:eastAsia="zh-CN"/>
              </w:rPr>
            </w:pPr>
            <w:r>
              <w:rPr>
                <w:lang w:eastAsia="zh-CN"/>
              </w:rPr>
              <w:t>10</w:t>
            </w:r>
          </w:p>
        </w:tc>
      </w:tr>
      <w:tr w:rsidR="0054360A" w14:paraId="5D173514"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588EC0" w14:textId="77777777" w:rsidR="0054360A" w:rsidRDefault="0054360A" w:rsidP="0049107A">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166934B1" w14:textId="77777777" w:rsidR="0054360A" w:rsidRPr="00575821" w:rsidRDefault="0054360A" w:rsidP="0049107A">
            <w:pPr>
              <w:pStyle w:val="TAC"/>
              <w:rPr>
                <w:lang w:eastAsia="zh-CN"/>
              </w:rPr>
            </w:pPr>
            <w:r>
              <w:rPr>
                <w:lang w:eastAsia="zh-CN"/>
              </w:rPr>
              <w:t>167904</w:t>
            </w:r>
          </w:p>
        </w:tc>
      </w:tr>
    </w:tbl>
    <w:p w14:paraId="5E5C24BE" w14:textId="77777777" w:rsidR="0054360A" w:rsidRDefault="0054360A" w:rsidP="0054360A">
      <w:pPr>
        <w:rPr>
          <w:lang w:eastAsia="zh-CN"/>
        </w:rPr>
      </w:pPr>
    </w:p>
    <w:p w14:paraId="0FFA7D1F" w14:textId="77777777" w:rsidR="0054360A" w:rsidRPr="002B2367" w:rsidRDefault="0054360A" w:rsidP="0054360A">
      <w:pPr>
        <w:pStyle w:val="TH"/>
      </w:pPr>
      <w:r>
        <w:t xml:space="preserve">Table A.3.2-2: </w:t>
      </w:r>
      <w:r w:rsidRPr="002B2367">
        <w:t xml:space="preserve">Fixed Reference Channels </w:t>
      </w:r>
      <w:r>
        <w:t xml:space="preserve">for FR2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gridCol w:w="1417"/>
      </w:tblGrid>
      <w:tr w:rsidR="0054360A" w14:paraId="1DDF10B8"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EB78D" w14:textId="77777777" w:rsidR="0054360A" w:rsidRDefault="0054360A" w:rsidP="0049107A">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EF452EC" w14:textId="77777777" w:rsidR="0054360A" w:rsidRDefault="0054360A" w:rsidP="0049107A">
            <w:pPr>
              <w:pStyle w:val="TAH"/>
              <w:rPr>
                <w:lang w:eastAsia="zh-CN"/>
              </w:rPr>
            </w:pPr>
            <w:r>
              <w:rPr>
                <w:lang w:eastAsia="zh-CN"/>
              </w:rPr>
              <w:t>M-FR2-A.3.2-1</w:t>
            </w:r>
          </w:p>
        </w:tc>
        <w:tc>
          <w:tcPr>
            <w:tcW w:w="0" w:type="auto"/>
            <w:tcBorders>
              <w:top w:val="single" w:sz="4" w:space="0" w:color="auto"/>
              <w:left w:val="single" w:sz="4" w:space="0" w:color="auto"/>
              <w:bottom w:val="single" w:sz="4" w:space="0" w:color="auto"/>
              <w:right w:val="single" w:sz="4" w:space="0" w:color="auto"/>
            </w:tcBorders>
            <w:vAlign w:val="center"/>
          </w:tcPr>
          <w:p w14:paraId="3E1DF223" w14:textId="77777777" w:rsidR="0054360A" w:rsidRPr="00B312F6" w:rsidRDefault="0054360A" w:rsidP="0049107A">
            <w:pPr>
              <w:pStyle w:val="TAH"/>
              <w:rPr>
                <w:lang w:eastAsia="zh-CN"/>
              </w:rPr>
            </w:pPr>
            <w:r>
              <w:rPr>
                <w:lang w:eastAsia="zh-CN"/>
              </w:rPr>
              <w:t>M-FR2-A.3.2-2</w:t>
            </w:r>
          </w:p>
        </w:tc>
      </w:tr>
      <w:tr w:rsidR="0054360A" w14:paraId="0AEB875F"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911AD1" w14:textId="77777777" w:rsidR="0054360A" w:rsidRDefault="0054360A" w:rsidP="0049107A">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BE91B5" w14:textId="77777777" w:rsidR="0054360A" w:rsidRDefault="0054360A" w:rsidP="0049107A">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7E86EB2" w14:textId="77777777" w:rsidR="0054360A" w:rsidRPr="00B312F6" w:rsidRDefault="0054360A" w:rsidP="0049107A">
            <w:pPr>
              <w:pStyle w:val="TAC"/>
              <w:rPr>
                <w:lang w:eastAsia="zh-CN"/>
              </w:rPr>
            </w:pPr>
            <w:r>
              <w:rPr>
                <w:lang w:eastAsia="zh-CN"/>
              </w:rPr>
              <w:t>100</w:t>
            </w:r>
          </w:p>
        </w:tc>
      </w:tr>
      <w:tr w:rsidR="0054360A" w14:paraId="7366D784"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B4FFC9" w14:textId="77777777" w:rsidR="0054360A" w:rsidRDefault="0054360A" w:rsidP="0049107A">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C5854F" w14:textId="77777777" w:rsidR="0054360A" w:rsidRDefault="0054360A" w:rsidP="0049107A">
            <w:pPr>
              <w:pStyle w:val="TAC"/>
              <w:rPr>
                <w:lang w:eastAsia="zh-CN"/>
              </w:rPr>
            </w:pPr>
            <w:r>
              <w:rPr>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0E97DF86" w14:textId="77777777" w:rsidR="0054360A" w:rsidRPr="00B312F6" w:rsidRDefault="0054360A" w:rsidP="0049107A">
            <w:pPr>
              <w:pStyle w:val="TAC"/>
              <w:rPr>
                <w:lang w:eastAsia="zh-CN"/>
              </w:rPr>
            </w:pPr>
            <w:r>
              <w:rPr>
                <w:lang w:eastAsia="zh-CN"/>
              </w:rPr>
              <w:t>120</w:t>
            </w:r>
          </w:p>
        </w:tc>
      </w:tr>
      <w:tr w:rsidR="0054360A" w14:paraId="1FEE7C22"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66D9DD" w14:textId="77777777" w:rsidR="0054360A" w:rsidRDefault="0054360A" w:rsidP="0049107A">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3C0D751" w14:textId="77777777" w:rsidR="0054360A" w:rsidRDefault="0054360A" w:rsidP="0049107A">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81104B5" w14:textId="77777777" w:rsidR="0054360A" w:rsidRPr="00B312F6" w:rsidRDefault="0054360A" w:rsidP="0049107A">
            <w:pPr>
              <w:pStyle w:val="TAC"/>
              <w:rPr>
                <w:lang w:eastAsia="zh-CN"/>
              </w:rPr>
            </w:pPr>
            <w:r>
              <w:rPr>
                <w:lang w:eastAsia="zh-CN"/>
              </w:rPr>
              <w:t>66</w:t>
            </w:r>
          </w:p>
        </w:tc>
      </w:tr>
      <w:tr w:rsidR="0054360A" w14:paraId="64F72560"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1CD8CE" w14:textId="77777777" w:rsidR="0054360A" w:rsidRDefault="0054360A" w:rsidP="0049107A">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3CB61002" w14:textId="77777777" w:rsidR="0054360A" w:rsidRDefault="0054360A" w:rsidP="0049107A">
            <w:pPr>
              <w:pStyle w:val="TAC"/>
              <w:rPr>
                <w:lang w:eastAsia="zh-CN"/>
              </w:rPr>
            </w:pPr>
            <w:r>
              <w:rPr>
                <w:rFonts w:hint="eastAsia"/>
                <w:lang w:eastAsia="zh-CN"/>
              </w:rPr>
              <w:t>1</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90E6E8" w14:textId="77777777" w:rsidR="0054360A" w:rsidRPr="00B312F6" w:rsidRDefault="0054360A" w:rsidP="0049107A">
            <w:pPr>
              <w:pStyle w:val="TAC"/>
              <w:rPr>
                <w:lang w:eastAsia="zh-CN"/>
              </w:rPr>
            </w:pPr>
            <w:r>
              <w:rPr>
                <w:rFonts w:hint="eastAsia"/>
                <w:lang w:eastAsia="zh-CN"/>
              </w:rPr>
              <w:t>1</w:t>
            </w:r>
            <w:r>
              <w:rPr>
                <w:lang w:eastAsia="zh-CN"/>
              </w:rPr>
              <w:t>3</w:t>
            </w:r>
          </w:p>
        </w:tc>
      </w:tr>
      <w:tr w:rsidR="0054360A" w14:paraId="27B6F5AB"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61BE92" w14:textId="77777777" w:rsidR="0054360A" w:rsidRDefault="0054360A" w:rsidP="0049107A">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58D8DA0E" w14:textId="77777777" w:rsidR="0054360A" w:rsidRDefault="0054360A" w:rsidP="0049107A">
            <w:pPr>
              <w:pStyle w:val="TAC"/>
              <w:rPr>
                <w:lang w:eastAsia="zh-CN"/>
              </w:rPr>
            </w:pPr>
            <w:r>
              <w:rPr>
                <w:rFonts w:hint="eastAsia"/>
                <w:lang w:eastAsia="zh-CN"/>
              </w:rPr>
              <w:t>6</w:t>
            </w:r>
            <w:r>
              <w:rPr>
                <w:lang w:eastAsia="zh-CN"/>
              </w:rPr>
              <w:t>4QAM</w:t>
            </w:r>
          </w:p>
        </w:tc>
        <w:tc>
          <w:tcPr>
            <w:tcW w:w="0" w:type="auto"/>
            <w:tcBorders>
              <w:top w:val="single" w:sz="4" w:space="0" w:color="auto"/>
              <w:left w:val="single" w:sz="4" w:space="0" w:color="auto"/>
              <w:bottom w:val="single" w:sz="4" w:space="0" w:color="auto"/>
              <w:right w:val="single" w:sz="4" w:space="0" w:color="auto"/>
            </w:tcBorders>
            <w:vAlign w:val="center"/>
          </w:tcPr>
          <w:p w14:paraId="12321E09" w14:textId="77777777" w:rsidR="0054360A" w:rsidRPr="00B312F6" w:rsidRDefault="0054360A" w:rsidP="0049107A">
            <w:pPr>
              <w:pStyle w:val="TAC"/>
              <w:rPr>
                <w:lang w:eastAsia="zh-CN"/>
              </w:rPr>
            </w:pPr>
            <w:r>
              <w:rPr>
                <w:rFonts w:hint="eastAsia"/>
                <w:lang w:eastAsia="zh-CN"/>
              </w:rPr>
              <w:t>6</w:t>
            </w:r>
            <w:r>
              <w:rPr>
                <w:lang w:eastAsia="zh-CN"/>
              </w:rPr>
              <w:t>4QAM</w:t>
            </w:r>
          </w:p>
        </w:tc>
      </w:tr>
      <w:tr w:rsidR="0054360A" w14:paraId="4A3C2506"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FB7604" w14:textId="77777777" w:rsidR="0054360A" w:rsidRDefault="0054360A" w:rsidP="0049107A">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9EB4993" w14:textId="77777777" w:rsidR="0054360A" w:rsidRDefault="0054360A" w:rsidP="0049107A">
            <w:pPr>
              <w:pStyle w:val="TAC"/>
              <w:rPr>
                <w:lang w:eastAsia="zh-CN"/>
              </w:rPr>
            </w:pPr>
            <w:r>
              <w:rPr>
                <w:rFonts w:hint="eastAsia"/>
                <w:lang w:eastAsia="zh-CN"/>
              </w:rPr>
              <w:t>1</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272693E" w14:textId="77777777" w:rsidR="0054360A" w:rsidRPr="00B312F6" w:rsidRDefault="0054360A" w:rsidP="0049107A">
            <w:pPr>
              <w:pStyle w:val="TAC"/>
              <w:rPr>
                <w:lang w:eastAsia="zh-CN"/>
              </w:rPr>
            </w:pPr>
            <w:r>
              <w:rPr>
                <w:rFonts w:hint="eastAsia"/>
                <w:lang w:eastAsia="zh-CN"/>
              </w:rPr>
              <w:t>1</w:t>
            </w:r>
            <w:r>
              <w:rPr>
                <w:lang w:eastAsia="zh-CN"/>
              </w:rPr>
              <w:t>7</w:t>
            </w:r>
          </w:p>
        </w:tc>
      </w:tr>
      <w:tr w:rsidR="0054360A" w14:paraId="0078A70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65252F" w14:textId="77777777" w:rsidR="0054360A" w:rsidRDefault="0054360A" w:rsidP="0049107A">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35032EC" w14:textId="77777777" w:rsidR="0054360A" w:rsidRDefault="0054360A" w:rsidP="0049107A">
            <w:pPr>
              <w:pStyle w:val="TAC"/>
              <w:rPr>
                <w:lang w:eastAsia="zh-CN"/>
              </w:rPr>
            </w:pPr>
            <w:r>
              <w:rPr>
                <w:lang w:eastAsia="zh-CN"/>
              </w:rPr>
              <w:t>64</w:t>
            </w:r>
            <w:r w:rsidRPr="00575821">
              <w:rPr>
                <w:lang w:eastAsia="zh-CN"/>
              </w:rPr>
              <w:t>QAM</w:t>
            </w:r>
          </w:p>
        </w:tc>
        <w:tc>
          <w:tcPr>
            <w:tcW w:w="0" w:type="auto"/>
            <w:tcBorders>
              <w:top w:val="single" w:sz="4" w:space="0" w:color="auto"/>
              <w:left w:val="single" w:sz="4" w:space="0" w:color="auto"/>
              <w:bottom w:val="single" w:sz="4" w:space="0" w:color="auto"/>
              <w:right w:val="single" w:sz="4" w:space="0" w:color="auto"/>
            </w:tcBorders>
            <w:vAlign w:val="center"/>
          </w:tcPr>
          <w:p w14:paraId="76BE6013" w14:textId="77777777" w:rsidR="0054360A" w:rsidRDefault="0054360A" w:rsidP="0049107A">
            <w:pPr>
              <w:pStyle w:val="TAC"/>
              <w:rPr>
                <w:lang w:eastAsia="zh-CN"/>
              </w:rPr>
            </w:pPr>
            <w:r>
              <w:rPr>
                <w:lang w:eastAsia="zh-CN"/>
              </w:rPr>
              <w:t>64</w:t>
            </w:r>
            <w:r w:rsidRPr="00575821">
              <w:rPr>
                <w:lang w:eastAsia="zh-CN"/>
              </w:rPr>
              <w:t>QAM</w:t>
            </w:r>
          </w:p>
        </w:tc>
      </w:tr>
      <w:tr w:rsidR="0054360A" w14:paraId="1924675F"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AD51CD" w14:textId="77777777" w:rsidR="0054360A" w:rsidRDefault="0054360A" w:rsidP="0049107A">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2727E22B" w14:textId="77777777" w:rsidR="0054360A" w:rsidRPr="00575821" w:rsidRDefault="0054360A" w:rsidP="0049107A">
            <w:pPr>
              <w:pStyle w:val="TAC"/>
              <w:rPr>
                <w:lang w:eastAsia="zh-CN"/>
              </w:rPr>
            </w:pPr>
            <w:r>
              <w:rPr>
                <w:lang w:eastAsia="zh-CN"/>
              </w:rPr>
              <w:t>466/1024</w:t>
            </w:r>
          </w:p>
        </w:tc>
        <w:tc>
          <w:tcPr>
            <w:tcW w:w="0" w:type="auto"/>
            <w:tcBorders>
              <w:top w:val="single" w:sz="4" w:space="0" w:color="auto"/>
              <w:left w:val="single" w:sz="4" w:space="0" w:color="auto"/>
              <w:bottom w:val="single" w:sz="4" w:space="0" w:color="auto"/>
              <w:right w:val="single" w:sz="4" w:space="0" w:color="auto"/>
            </w:tcBorders>
            <w:vAlign w:val="center"/>
          </w:tcPr>
          <w:p w14:paraId="401C4F8B" w14:textId="77777777" w:rsidR="0054360A" w:rsidRDefault="0054360A" w:rsidP="0049107A">
            <w:pPr>
              <w:pStyle w:val="TAC"/>
              <w:rPr>
                <w:lang w:eastAsia="zh-CN"/>
              </w:rPr>
            </w:pPr>
            <w:r>
              <w:rPr>
                <w:lang w:eastAsia="zh-CN"/>
              </w:rPr>
              <w:t>438/1024</w:t>
            </w:r>
          </w:p>
        </w:tc>
      </w:tr>
      <w:tr w:rsidR="0054360A" w14:paraId="03DEF104"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9E5778" w14:textId="77777777" w:rsidR="0054360A" w:rsidRDefault="0054360A" w:rsidP="0049107A">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698E53A8" w14:textId="77777777" w:rsidR="0054360A" w:rsidRDefault="0054360A" w:rsidP="0049107A">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2C55A9" w14:textId="77777777" w:rsidR="0054360A" w:rsidRPr="00575821" w:rsidRDefault="0054360A" w:rsidP="0049107A">
            <w:pPr>
              <w:pStyle w:val="TAC"/>
              <w:rPr>
                <w:lang w:eastAsia="zh-CN"/>
              </w:rPr>
            </w:pPr>
            <w:r>
              <w:rPr>
                <w:lang w:eastAsia="zh-CN"/>
              </w:rPr>
              <w:t>2</w:t>
            </w:r>
          </w:p>
        </w:tc>
      </w:tr>
      <w:tr w:rsidR="0054360A" w14:paraId="74A0F7C5"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D0D7E9" w14:textId="77777777" w:rsidR="0054360A" w:rsidRDefault="0054360A" w:rsidP="0049107A">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58F7B4A0" w14:textId="77777777" w:rsidR="0054360A" w:rsidRDefault="0054360A" w:rsidP="0049107A">
            <w:pPr>
              <w:pStyle w:val="TAC"/>
              <w:rPr>
                <w:lang w:eastAsia="zh-CN"/>
              </w:rPr>
            </w:pPr>
            <w:r>
              <w:rPr>
                <w:rFonts w:hint="eastAsia"/>
                <w:lang w:eastAsia="zh-CN"/>
              </w:rPr>
              <w:t>1</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D933B2" w14:textId="77777777" w:rsidR="0054360A" w:rsidRPr="00575821" w:rsidRDefault="0054360A" w:rsidP="0049107A">
            <w:pPr>
              <w:pStyle w:val="TAC"/>
              <w:rPr>
                <w:lang w:eastAsia="zh-CN"/>
              </w:rPr>
            </w:pPr>
            <w:r>
              <w:rPr>
                <w:rFonts w:hint="eastAsia"/>
                <w:lang w:eastAsia="zh-CN"/>
              </w:rPr>
              <w:t>1</w:t>
            </w:r>
            <w:r>
              <w:rPr>
                <w:lang w:eastAsia="zh-CN"/>
              </w:rPr>
              <w:t>2</w:t>
            </w:r>
          </w:p>
        </w:tc>
      </w:tr>
      <w:tr w:rsidR="0054360A" w14:paraId="2AAB4328"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4E450A" w14:textId="77777777" w:rsidR="0054360A" w:rsidRDefault="0054360A" w:rsidP="0049107A">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7BBB6FDD" w14:textId="77777777" w:rsidR="0054360A" w:rsidRDefault="0054360A" w:rsidP="0049107A">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0BF6C51" w14:textId="77777777" w:rsidR="0054360A" w:rsidRPr="00575821" w:rsidRDefault="0054360A" w:rsidP="0049107A">
            <w:pPr>
              <w:pStyle w:val="TAC"/>
              <w:rPr>
                <w:lang w:eastAsia="zh-CN"/>
              </w:rPr>
            </w:pPr>
            <w:r>
              <w:rPr>
                <w:lang w:eastAsia="zh-CN"/>
              </w:rPr>
              <w:t>6</w:t>
            </w:r>
          </w:p>
        </w:tc>
      </w:tr>
      <w:tr w:rsidR="0054360A" w14:paraId="6F9777EB"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3C264F" w14:textId="77777777" w:rsidR="0054360A" w:rsidRDefault="0054360A" w:rsidP="0049107A">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299650D5" w14:textId="77777777" w:rsidR="0054360A" w:rsidRDefault="0054360A" w:rsidP="0049107A">
            <w:pPr>
              <w:pStyle w:val="TAC"/>
              <w:rPr>
                <w:lang w:eastAsia="zh-CN"/>
              </w:rPr>
            </w:pPr>
            <w:r>
              <w:rPr>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06A7D4B2" w14:textId="77777777" w:rsidR="0054360A" w:rsidRPr="00575821" w:rsidRDefault="0054360A" w:rsidP="0049107A">
            <w:pPr>
              <w:pStyle w:val="TAC"/>
              <w:rPr>
                <w:lang w:eastAsia="zh-CN"/>
              </w:rPr>
            </w:pPr>
            <w:r>
              <w:rPr>
                <w:lang w:eastAsia="zh-CN"/>
              </w:rPr>
              <w:t>47112</w:t>
            </w:r>
          </w:p>
        </w:tc>
      </w:tr>
      <w:tr w:rsidR="0054360A" w14:paraId="4D227949"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E0689C" w14:textId="77777777" w:rsidR="0054360A" w:rsidRDefault="0054360A" w:rsidP="0049107A">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5C19F46C" w14:textId="77777777" w:rsidR="0054360A" w:rsidRDefault="0054360A" w:rsidP="0049107A">
            <w:pPr>
              <w:pStyle w:val="TAC"/>
              <w:rPr>
                <w:lang w:eastAsia="zh-CN"/>
              </w:rPr>
            </w:pPr>
            <w:r>
              <w:rPr>
                <w:rFonts w:hint="eastAsia"/>
                <w:lang w:eastAsia="zh-CN"/>
              </w:rPr>
              <w:t>2</w:t>
            </w: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AC2C593" w14:textId="77777777" w:rsidR="0054360A" w:rsidRPr="00575821" w:rsidRDefault="0054360A" w:rsidP="0049107A">
            <w:pPr>
              <w:pStyle w:val="TAC"/>
              <w:rPr>
                <w:lang w:eastAsia="zh-CN"/>
              </w:rPr>
            </w:pPr>
            <w:r>
              <w:rPr>
                <w:rFonts w:hint="eastAsia"/>
                <w:lang w:eastAsia="zh-CN"/>
              </w:rPr>
              <w:t>2</w:t>
            </w:r>
            <w:r>
              <w:rPr>
                <w:lang w:eastAsia="zh-CN"/>
              </w:rPr>
              <w:t>4</w:t>
            </w:r>
          </w:p>
        </w:tc>
      </w:tr>
      <w:tr w:rsidR="0054360A" w14:paraId="1B399A01"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93BA0A" w14:textId="77777777" w:rsidR="0054360A" w:rsidRDefault="0054360A" w:rsidP="0049107A">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454E747" w14:textId="77777777" w:rsidR="0054360A" w:rsidRDefault="0054360A" w:rsidP="0049107A">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3959E0" w14:textId="77777777" w:rsidR="0054360A" w:rsidRPr="00575821" w:rsidRDefault="0054360A" w:rsidP="0049107A">
            <w:pPr>
              <w:pStyle w:val="TAC"/>
              <w:rPr>
                <w:lang w:eastAsia="zh-CN"/>
              </w:rPr>
            </w:pPr>
            <w:r>
              <w:rPr>
                <w:lang w:eastAsia="zh-CN"/>
              </w:rPr>
              <w:t>6</w:t>
            </w:r>
          </w:p>
        </w:tc>
      </w:tr>
      <w:tr w:rsidR="0054360A" w14:paraId="2CC34E6A"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D5D19D" w14:textId="77777777" w:rsidR="0054360A" w:rsidRDefault="0054360A" w:rsidP="0049107A">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24D71ED2" w14:textId="77777777" w:rsidR="0054360A" w:rsidRDefault="0054360A" w:rsidP="0049107A">
            <w:pPr>
              <w:pStyle w:val="TAC"/>
              <w:rPr>
                <w:lang w:eastAsia="zh-CN"/>
              </w:rPr>
            </w:pPr>
            <w:r>
              <w:rPr>
                <w:lang w:eastAsia="zh-CN"/>
              </w:rPr>
              <w:t>54846</w:t>
            </w:r>
          </w:p>
        </w:tc>
        <w:tc>
          <w:tcPr>
            <w:tcW w:w="0" w:type="auto"/>
            <w:tcBorders>
              <w:top w:val="single" w:sz="4" w:space="0" w:color="auto"/>
              <w:left w:val="single" w:sz="4" w:space="0" w:color="auto"/>
              <w:bottom w:val="single" w:sz="4" w:space="0" w:color="auto"/>
              <w:right w:val="single" w:sz="4" w:space="0" w:color="auto"/>
            </w:tcBorders>
            <w:vAlign w:val="center"/>
          </w:tcPr>
          <w:p w14:paraId="6BC62D43" w14:textId="77777777" w:rsidR="0054360A" w:rsidRPr="00575821" w:rsidRDefault="0054360A" w:rsidP="0049107A">
            <w:pPr>
              <w:pStyle w:val="TAC"/>
              <w:rPr>
                <w:lang w:eastAsia="zh-CN"/>
              </w:rPr>
            </w:pPr>
            <w:r>
              <w:rPr>
                <w:lang w:eastAsia="zh-CN"/>
              </w:rPr>
              <w:t>109692</w:t>
            </w:r>
          </w:p>
        </w:tc>
      </w:tr>
    </w:tbl>
    <w:p w14:paraId="5BA401B6" w14:textId="77777777" w:rsidR="0054360A" w:rsidRPr="002B2367" w:rsidRDefault="0054360A" w:rsidP="0054360A">
      <w:pPr>
        <w:rPr>
          <w:lang w:eastAsia="zh-CN"/>
        </w:rPr>
      </w:pPr>
    </w:p>
    <w:p w14:paraId="3DE28EB7" w14:textId="77777777" w:rsidR="0054360A" w:rsidRDefault="0054360A" w:rsidP="0054360A">
      <w:pPr>
        <w:pStyle w:val="30"/>
      </w:pPr>
      <w:r>
        <w:t>A.3.3</w:t>
      </w:r>
      <w:r w:rsidRPr="002B2367">
        <w:tab/>
        <w:t xml:space="preserve">Fixed Reference Channels for </w:t>
      </w:r>
      <w:r>
        <w:t xml:space="preserve">PDSCH </w:t>
      </w:r>
      <w:r w:rsidRPr="002B2367">
        <w:t>performance requirements</w:t>
      </w:r>
      <w:r>
        <w:t xml:space="preserve"> (</w:t>
      </w:r>
      <w:r>
        <w:rPr>
          <w:lang w:eastAsia="zh-CN"/>
        </w:rPr>
        <w:t>256QAM</w:t>
      </w:r>
      <w:r>
        <w:t>)</w:t>
      </w:r>
    </w:p>
    <w:p w14:paraId="3789D607" w14:textId="77777777" w:rsidR="0054360A" w:rsidRPr="001A11AF" w:rsidRDefault="0054360A" w:rsidP="0054360A">
      <w:r w:rsidRPr="001A11AF">
        <w:t>The parameters for the reference measurement channels are specified in table A.3.3-1 for FR1 PDSCH performance requirements.</w:t>
      </w:r>
    </w:p>
    <w:p w14:paraId="3DE49253" w14:textId="77777777" w:rsidR="0054360A" w:rsidRPr="002B2367" w:rsidRDefault="0054360A" w:rsidP="0054360A">
      <w:pPr>
        <w:pStyle w:val="TH"/>
        <w:rPr>
          <w:rFonts w:eastAsia="Malgun Gothic"/>
        </w:rPr>
      </w:pPr>
      <w:r>
        <w:t xml:space="preserve">Table A.3.3-1: </w:t>
      </w:r>
      <w:r w:rsidRPr="002B2367">
        <w:t xml:space="preserve">Fixed Reference Channels </w:t>
      </w:r>
      <w:r>
        <w:t xml:space="preserve">for FR1 PDSCH </w:t>
      </w:r>
      <w:r>
        <w:rPr>
          <w:rFonts w:eastAsia="Malgun Gothic"/>
        </w:rPr>
        <w:t>(</w:t>
      </w:r>
      <w:r>
        <w:rPr>
          <w:lang w:eastAsia="zh-CN"/>
        </w:rPr>
        <w:t>256QAM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54360A" w14:paraId="25FF80A6"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CE5472" w14:textId="77777777" w:rsidR="0054360A" w:rsidRDefault="0054360A" w:rsidP="0049107A">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7A8A482B" w14:textId="77777777" w:rsidR="0054360A" w:rsidRPr="00B312F6" w:rsidRDefault="0054360A" w:rsidP="0049107A">
            <w:pPr>
              <w:pStyle w:val="TAH"/>
              <w:rPr>
                <w:lang w:eastAsia="zh-CN"/>
              </w:rPr>
            </w:pPr>
            <w:r w:rsidRPr="001A11AF">
              <w:rPr>
                <w:lang w:eastAsia="zh-CN"/>
              </w:rPr>
              <w:t>M-FR1-A.3.</w:t>
            </w:r>
            <w:r>
              <w:rPr>
                <w:lang w:eastAsia="zh-CN"/>
              </w:rPr>
              <w:t>3</w:t>
            </w:r>
            <w:r w:rsidRPr="001A11AF">
              <w:rPr>
                <w:lang w:eastAsia="zh-CN"/>
              </w:rPr>
              <w:t>-1</w:t>
            </w:r>
          </w:p>
        </w:tc>
      </w:tr>
      <w:tr w:rsidR="0054360A" w14:paraId="0B5E3A7C"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F730DA" w14:textId="77777777" w:rsidR="0054360A" w:rsidRDefault="0054360A" w:rsidP="0049107A">
            <w:pPr>
              <w:pStyle w:val="TAC"/>
            </w:pPr>
            <w:r>
              <w:t>Channel bandwidth</w:t>
            </w:r>
            <w:r>
              <w:rPr>
                <w:szCs w:val="18"/>
                <w:lang w:val="sv-FI"/>
              </w:rPr>
              <w:t xml:space="preserve"> </w:t>
            </w:r>
            <w:r>
              <w:rPr>
                <w:szCs w:val="18"/>
              </w:rPr>
              <w:t>(</w:t>
            </w:r>
            <w:r>
              <w:rPr>
                <w:rFonts w:hint="eastAsia"/>
                <w:lang w:eastAsia="zh-CN"/>
              </w:rPr>
              <w:t>M</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19FF27" w14:textId="77777777" w:rsidR="0054360A" w:rsidRPr="00B312F6" w:rsidRDefault="0054360A" w:rsidP="0049107A">
            <w:pPr>
              <w:pStyle w:val="TAC"/>
              <w:rPr>
                <w:lang w:eastAsia="zh-CN"/>
              </w:rPr>
            </w:pPr>
            <w:r>
              <w:rPr>
                <w:lang w:eastAsia="zh-CN"/>
              </w:rPr>
              <w:t>40</w:t>
            </w:r>
          </w:p>
        </w:tc>
      </w:tr>
      <w:tr w:rsidR="0054360A" w14:paraId="5A8D8CDC"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F66D2E" w14:textId="77777777" w:rsidR="0054360A" w:rsidRDefault="0054360A" w:rsidP="0049107A">
            <w:pPr>
              <w:pStyle w:val="TAC"/>
              <w:rPr>
                <w:szCs w:val="18"/>
              </w:rPr>
            </w:pPr>
            <w:r>
              <w:rPr>
                <w:szCs w:val="18"/>
              </w:rPr>
              <w:t>Subcarrier spacing</w:t>
            </w:r>
            <w:r>
              <w:rPr>
                <w:szCs w:val="18"/>
                <w:lang w:val="sv-FI"/>
              </w:rPr>
              <w:t xml:space="preserve"> </w:t>
            </w:r>
            <w:r>
              <w:rPr>
                <w:szCs w:val="18"/>
              </w:rPr>
              <w:t>(</w:t>
            </w:r>
            <w:r>
              <w:rPr>
                <w:rFonts w:hint="eastAsia"/>
                <w:lang w:eastAsia="zh-CN"/>
              </w:rPr>
              <w:t>k</w:t>
            </w:r>
            <w:r>
              <w:rPr>
                <w:lang w:eastAsia="zh-CN"/>
              </w:rPr>
              <w:t>Hz</w:t>
            </w:r>
            <w:r>
              <w:rPr>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0C75826" w14:textId="77777777" w:rsidR="0054360A" w:rsidRPr="00B312F6" w:rsidRDefault="0054360A" w:rsidP="0049107A">
            <w:pPr>
              <w:pStyle w:val="TAC"/>
              <w:rPr>
                <w:lang w:eastAsia="zh-CN"/>
              </w:rPr>
            </w:pPr>
            <w:r>
              <w:rPr>
                <w:lang w:eastAsia="zh-CN"/>
              </w:rPr>
              <w:t>30</w:t>
            </w:r>
          </w:p>
        </w:tc>
      </w:tr>
      <w:tr w:rsidR="0054360A" w14:paraId="7C733EC2"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61B2B6" w14:textId="77777777" w:rsidR="0054360A" w:rsidRDefault="0054360A" w:rsidP="0049107A">
            <w:pPr>
              <w:pStyle w:val="TAC"/>
              <w:rPr>
                <w:szCs w:val="18"/>
              </w:rPr>
            </w:pPr>
            <w:r>
              <w:rPr>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6119AFA" w14:textId="77777777" w:rsidR="0054360A" w:rsidRPr="00B312F6" w:rsidRDefault="0054360A" w:rsidP="0049107A">
            <w:pPr>
              <w:pStyle w:val="TAC"/>
              <w:rPr>
                <w:lang w:eastAsia="zh-CN"/>
              </w:rPr>
            </w:pPr>
            <w:r>
              <w:rPr>
                <w:lang w:eastAsia="zh-CN"/>
              </w:rPr>
              <w:t>106</w:t>
            </w:r>
          </w:p>
        </w:tc>
      </w:tr>
      <w:tr w:rsidR="0054360A" w14:paraId="0252062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3BA5CA" w14:textId="77777777" w:rsidR="0054360A" w:rsidRDefault="0054360A" w:rsidP="0049107A">
            <w:pPr>
              <w:pStyle w:val="TAC"/>
              <w:rPr>
                <w:szCs w:val="18"/>
              </w:rPr>
            </w:pPr>
            <w:r>
              <w:rPr>
                <w:szCs w:val="18"/>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7542667" w14:textId="77777777" w:rsidR="0054360A" w:rsidRPr="00B312F6" w:rsidRDefault="0054360A" w:rsidP="0049107A">
            <w:pPr>
              <w:pStyle w:val="TAC"/>
              <w:rPr>
                <w:lang w:eastAsia="zh-CN"/>
              </w:rPr>
            </w:pPr>
            <w:r>
              <w:rPr>
                <w:rFonts w:hint="eastAsia"/>
                <w:lang w:eastAsia="zh-CN"/>
              </w:rPr>
              <w:t>1</w:t>
            </w:r>
            <w:r>
              <w:rPr>
                <w:lang w:eastAsia="zh-CN"/>
              </w:rPr>
              <w:t>2</w:t>
            </w:r>
          </w:p>
        </w:tc>
      </w:tr>
      <w:tr w:rsidR="0054360A" w14:paraId="5761E8A9"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C3AE23" w14:textId="77777777" w:rsidR="0054360A" w:rsidRDefault="0054360A" w:rsidP="0049107A">
            <w:pPr>
              <w:pStyle w:val="TAC"/>
              <w:rPr>
                <w:szCs w:val="18"/>
              </w:rPr>
            </w:pPr>
            <w:r>
              <w:rPr>
                <w:szCs w:val="18"/>
              </w:rP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30FC3AA0" w14:textId="77777777" w:rsidR="0054360A" w:rsidRPr="00B312F6" w:rsidRDefault="0054360A" w:rsidP="0049107A">
            <w:pPr>
              <w:pStyle w:val="TAC"/>
              <w:rPr>
                <w:lang w:eastAsia="zh-CN"/>
              </w:rPr>
            </w:pPr>
            <w:r>
              <w:rPr>
                <w:lang w:eastAsia="zh-CN"/>
              </w:rPr>
              <w:t>256QAM</w:t>
            </w:r>
          </w:p>
        </w:tc>
      </w:tr>
      <w:tr w:rsidR="0054360A" w14:paraId="1C0FF8BA"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2781BF" w14:textId="77777777" w:rsidR="0054360A" w:rsidRDefault="0054360A" w:rsidP="0049107A">
            <w:pPr>
              <w:pStyle w:val="TAC"/>
              <w:rPr>
                <w:szCs w:val="18"/>
              </w:rPr>
            </w:pPr>
            <w:r>
              <w:rPr>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0A95AE0" w14:textId="77777777" w:rsidR="0054360A" w:rsidRPr="00B312F6" w:rsidRDefault="0054360A" w:rsidP="0049107A">
            <w:pPr>
              <w:pStyle w:val="TAC"/>
              <w:rPr>
                <w:lang w:eastAsia="zh-CN"/>
              </w:rPr>
            </w:pPr>
            <w:r>
              <w:rPr>
                <w:lang w:eastAsia="zh-CN"/>
              </w:rPr>
              <w:t>24</w:t>
            </w:r>
          </w:p>
        </w:tc>
      </w:tr>
      <w:tr w:rsidR="0054360A" w14:paraId="5B7932E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C5B7A3" w14:textId="77777777" w:rsidR="0054360A" w:rsidRDefault="0054360A" w:rsidP="0049107A">
            <w:pPr>
              <w:pStyle w:val="TAC"/>
              <w:rPr>
                <w:szCs w:val="18"/>
              </w:rPr>
            </w:pPr>
            <w:r>
              <w:rPr>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B22A74E" w14:textId="77777777" w:rsidR="0054360A" w:rsidRDefault="0054360A" w:rsidP="0049107A">
            <w:pPr>
              <w:pStyle w:val="TAC"/>
              <w:rPr>
                <w:lang w:eastAsia="zh-CN"/>
              </w:rPr>
            </w:pPr>
            <w:r>
              <w:rPr>
                <w:lang w:eastAsia="zh-CN"/>
              </w:rPr>
              <w:t>256</w:t>
            </w:r>
            <w:r w:rsidRPr="00575821">
              <w:rPr>
                <w:lang w:eastAsia="zh-CN"/>
              </w:rPr>
              <w:t>QAM</w:t>
            </w:r>
          </w:p>
        </w:tc>
      </w:tr>
      <w:tr w:rsidR="0054360A" w14:paraId="5E3C0765"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94E6" w14:textId="77777777" w:rsidR="0054360A" w:rsidRDefault="0054360A" w:rsidP="0049107A">
            <w:pPr>
              <w:pStyle w:val="TAC"/>
              <w:rPr>
                <w:szCs w:val="18"/>
              </w:rPr>
            </w:pPr>
            <w:r>
              <w:rPr>
                <w:szCs w:val="18"/>
              </w:rP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45941D7C" w14:textId="77777777" w:rsidR="0054360A" w:rsidRDefault="0054360A" w:rsidP="0049107A">
            <w:pPr>
              <w:pStyle w:val="TAC"/>
              <w:rPr>
                <w:lang w:eastAsia="zh-CN"/>
              </w:rPr>
            </w:pPr>
            <w:r w:rsidRPr="00575821">
              <w:rPr>
                <w:lang w:eastAsia="zh-CN"/>
              </w:rPr>
              <w:t>0.</w:t>
            </w:r>
            <w:r>
              <w:rPr>
                <w:lang w:eastAsia="zh-CN"/>
              </w:rPr>
              <w:t>82</w:t>
            </w:r>
          </w:p>
        </w:tc>
      </w:tr>
      <w:tr w:rsidR="0054360A" w14:paraId="25D04502"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F4965E" w14:textId="77777777" w:rsidR="0054360A" w:rsidRDefault="0054360A" w:rsidP="0049107A">
            <w:pPr>
              <w:pStyle w:val="TAC"/>
              <w:rPr>
                <w:szCs w:val="18"/>
              </w:rPr>
            </w:pPr>
            <w:r>
              <w:rPr>
                <w:szCs w:val="18"/>
              </w:rP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25396479" w14:textId="77777777" w:rsidR="0054360A" w:rsidRPr="00575821" w:rsidRDefault="0054360A" w:rsidP="0049107A">
            <w:pPr>
              <w:pStyle w:val="TAC"/>
              <w:rPr>
                <w:lang w:eastAsia="zh-CN"/>
              </w:rPr>
            </w:pPr>
            <w:r>
              <w:rPr>
                <w:lang w:eastAsia="zh-CN"/>
              </w:rPr>
              <w:t>1</w:t>
            </w:r>
          </w:p>
        </w:tc>
      </w:tr>
      <w:tr w:rsidR="0054360A" w14:paraId="4BCD0D63"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F42968" w14:textId="77777777" w:rsidR="0054360A" w:rsidRDefault="0054360A" w:rsidP="0049107A">
            <w:pPr>
              <w:pStyle w:val="TAC"/>
              <w:rPr>
                <w:szCs w:val="18"/>
              </w:rPr>
            </w:pPr>
            <w:r>
              <w:rPr>
                <w:szCs w:val="18"/>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4EE53FCA" w14:textId="77777777" w:rsidR="0054360A" w:rsidRPr="00575821" w:rsidRDefault="0054360A" w:rsidP="0049107A">
            <w:pPr>
              <w:pStyle w:val="TAC"/>
              <w:rPr>
                <w:lang w:eastAsia="zh-CN"/>
              </w:rPr>
            </w:pPr>
            <w:r>
              <w:rPr>
                <w:rFonts w:hint="eastAsia"/>
                <w:lang w:eastAsia="zh-CN"/>
              </w:rPr>
              <w:t>1</w:t>
            </w:r>
            <w:r>
              <w:rPr>
                <w:lang w:eastAsia="zh-CN"/>
              </w:rPr>
              <w:t>2</w:t>
            </w:r>
          </w:p>
        </w:tc>
      </w:tr>
      <w:tr w:rsidR="0054360A" w14:paraId="67507CEC"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87631D" w14:textId="77777777" w:rsidR="0054360A" w:rsidRDefault="0054360A" w:rsidP="0049107A">
            <w:pPr>
              <w:pStyle w:val="TAC"/>
              <w:rPr>
                <w:szCs w:val="18"/>
              </w:rPr>
            </w:pPr>
            <w:r>
              <w:rPr>
                <w:szCs w:val="18"/>
              </w:rPr>
              <w:t>Overhead</w:t>
            </w:r>
            <w:r>
              <w:rPr>
                <w:szCs w:val="18"/>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28F20257" w14:textId="77777777" w:rsidR="0054360A" w:rsidRPr="00575821" w:rsidRDefault="0054360A" w:rsidP="0049107A">
            <w:pPr>
              <w:pStyle w:val="TAC"/>
              <w:rPr>
                <w:lang w:eastAsia="zh-CN"/>
              </w:rPr>
            </w:pPr>
            <w:r>
              <w:rPr>
                <w:rFonts w:hint="eastAsia"/>
                <w:lang w:eastAsia="zh-CN"/>
              </w:rPr>
              <w:t>0</w:t>
            </w:r>
          </w:p>
        </w:tc>
      </w:tr>
      <w:tr w:rsidR="0054360A" w14:paraId="5B5766D3"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5D56837" w14:textId="77777777" w:rsidR="0054360A" w:rsidRDefault="0054360A" w:rsidP="0049107A">
            <w:pPr>
              <w:pStyle w:val="TAC"/>
              <w:rPr>
                <w:szCs w:val="18"/>
              </w:rPr>
            </w:pPr>
            <w:r>
              <w:rPr>
                <w:szCs w:val="18"/>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tcPr>
          <w:p w14:paraId="370BD0D6" w14:textId="77777777" w:rsidR="0054360A" w:rsidRPr="00575821" w:rsidRDefault="0054360A" w:rsidP="0049107A">
            <w:pPr>
              <w:pStyle w:val="TAC"/>
              <w:rPr>
                <w:lang w:eastAsia="zh-CN"/>
              </w:rPr>
            </w:pPr>
            <w:r>
              <w:rPr>
                <w:lang w:eastAsia="zh-CN"/>
              </w:rPr>
              <w:t>92200</w:t>
            </w:r>
          </w:p>
        </w:tc>
      </w:tr>
      <w:tr w:rsidR="0054360A" w14:paraId="3DAB4558"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1098A0" w14:textId="77777777" w:rsidR="0054360A" w:rsidRDefault="0054360A" w:rsidP="0049107A">
            <w:pPr>
              <w:pStyle w:val="TAC"/>
              <w:rPr>
                <w:szCs w:val="18"/>
                <w:lang w:val="sv-FI"/>
              </w:rPr>
            </w:pPr>
            <w:r>
              <w:rPr>
                <w:szCs w:val="18"/>
                <w:lang w:val="sv-FI"/>
              </w:rPr>
              <w:t xml:space="preserve">Transport block CRC per Slot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6EBC0225" w14:textId="77777777" w:rsidR="0054360A" w:rsidRPr="00575821" w:rsidRDefault="0054360A" w:rsidP="0049107A">
            <w:pPr>
              <w:pStyle w:val="TAC"/>
              <w:rPr>
                <w:lang w:eastAsia="zh-CN"/>
              </w:rPr>
            </w:pPr>
            <w:r>
              <w:rPr>
                <w:rFonts w:hint="eastAsia"/>
                <w:lang w:eastAsia="zh-CN"/>
              </w:rPr>
              <w:t>2</w:t>
            </w:r>
            <w:r>
              <w:rPr>
                <w:lang w:eastAsia="zh-CN"/>
              </w:rPr>
              <w:t>4</w:t>
            </w:r>
          </w:p>
        </w:tc>
      </w:tr>
      <w:tr w:rsidR="0054360A" w14:paraId="5D02A90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901D34" w14:textId="77777777" w:rsidR="0054360A" w:rsidRDefault="0054360A" w:rsidP="0049107A">
            <w:pPr>
              <w:pStyle w:val="TAC"/>
              <w:rPr>
                <w:szCs w:val="18"/>
              </w:rPr>
            </w:pPr>
            <w:r>
              <w:rPr>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9BD44BC" w14:textId="77777777" w:rsidR="0054360A" w:rsidRPr="00575821" w:rsidRDefault="0054360A" w:rsidP="0049107A">
            <w:pPr>
              <w:pStyle w:val="TAC"/>
              <w:rPr>
                <w:lang w:eastAsia="zh-CN"/>
              </w:rPr>
            </w:pPr>
            <w:r>
              <w:rPr>
                <w:lang w:eastAsia="zh-CN"/>
              </w:rPr>
              <w:t>11</w:t>
            </w:r>
          </w:p>
        </w:tc>
      </w:tr>
      <w:tr w:rsidR="0054360A" w14:paraId="6787C80D" w14:textId="77777777" w:rsidTr="0049107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1C3FDF" w14:textId="77777777" w:rsidR="0054360A" w:rsidRDefault="0054360A" w:rsidP="0049107A">
            <w:pPr>
              <w:pStyle w:val="TAC"/>
              <w:rPr>
                <w:szCs w:val="18"/>
              </w:rPr>
            </w:pPr>
            <w:r>
              <w:rPr>
                <w:szCs w:val="18"/>
              </w:rPr>
              <w:t>Binary Channel Bits Per Slot</w:t>
            </w:r>
            <w:r>
              <w:rPr>
                <w:szCs w:val="18"/>
                <w:lang w:val="sv-FI"/>
              </w:rPr>
              <w:t xml:space="preserve"> </w:t>
            </w:r>
            <w:r>
              <w:rPr>
                <w:szCs w:val="18"/>
              </w:rPr>
              <w:t>(bits)</w:t>
            </w:r>
          </w:p>
        </w:tc>
        <w:tc>
          <w:tcPr>
            <w:tcW w:w="0" w:type="auto"/>
            <w:tcBorders>
              <w:top w:val="single" w:sz="4" w:space="0" w:color="auto"/>
              <w:left w:val="single" w:sz="4" w:space="0" w:color="auto"/>
              <w:bottom w:val="single" w:sz="4" w:space="0" w:color="auto"/>
              <w:right w:val="single" w:sz="4" w:space="0" w:color="auto"/>
            </w:tcBorders>
            <w:vAlign w:val="center"/>
          </w:tcPr>
          <w:p w14:paraId="38CB3A49" w14:textId="77777777" w:rsidR="0054360A" w:rsidRPr="00575821" w:rsidRDefault="0054360A" w:rsidP="0049107A">
            <w:pPr>
              <w:pStyle w:val="TAC"/>
              <w:rPr>
                <w:lang w:eastAsia="zh-CN"/>
              </w:rPr>
            </w:pPr>
            <w:r>
              <w:rPr>
                <w:lang w:eastAsia="zh-CN"/>
              </w:rPr>
              <w:t>111936</w:t>
            </w:r>
          </w:p>
        </w:tc>
      </w:tr>
    </w:tbl>
    <w:p w14:paraId="5F128A24" w14:textId="77777777" w:rsidR="0054360A" w:rsidRDefault="0054360A" w:rsidP="0054360A">
      <w:pPr>
        <w:rPr>
          <w:lang w:eastAsia="zh-CN"/>
        </w:rPr>
      </w:pPr>
    </w:p>
    <w:p w14:paraId="654A64BD" w14:textId="77777777" w:rsidR="0054360A" w:rsidRDefault="0054360A" w:rsidP="0054360A">
      <w:pPr>
        <w:pStyle w:val="30"/>
      </w:pPr>
      <w:r>
        <w:lastRenderedPageBreak/>
        <w:t>A.3.4</w:t>
      </w:r>
      <w:r>
        <w:tab/>
      </w:r>
      <w:r w:rsidRPr="00B368C5">
        <w:t>Fixed Reference Channe</w:t>
      </w:r>
      <w:r>
        <w:t>ls for PDCCH performance requirements</w:t>
      </w:r>
    </w:p>
    <w:p w14:paraId="72078272" w14:textId="77777777" w:rsidR="0054360A" w:rsidRPr="001A11AF" w:rsidRDefault="0054360A" w:rsidP="0054360A">
      <w:r w:rsidRPr="001A11AF">
        <w:t>The parameters for the reference measurement channels are specified in table A.3.4-1 for FR1 PDCCH performance requirements.</w:t>
      </w:r>
    </w:p>
    <w:p w14:paraId="25243CD0" w14:textId="77777777" w:rsidR="0054360A" w:rsidRDefault="0054360A" w:rsidP="0054360A">
      <w:r w:rsidRPr="001A11AF">
        <w:t>The parameters for the reference measurement channels are specified in table A.3.4-2 for FR2 PDCCH performance requirements.</w:t>
      </w:r>
    </w:p>
    <w:p w14:paraId="7A3DB287" w14:textId="77777777" w:rsidR="0054360A" w:rsidRPr="002B2367" w:rsidRDefault="0054360A" w:rsidP="0054360A">
      <w:pPr>
        <w:pStyle w:val="TH"/>
        <w:rPr>
          <w:rFonts w:eastAsia="Malgun Gothic"/>
        </w:rPr>
      </w:pPr>
      <w:r>
        <w:t xml:space="preserve">Table A.3.4-1: </w:t>
      </w:r>
      <w:r w:rsidRPr="002B2367">
        <w:t xml:space="preserve">Fixed Reference Channels </w:t>
      </w:r>
      <w:r>
        <w:t>for FR1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54360A" w14:paraId="6B65684F"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E360" w14:textId="77777777" w:rsidR="0054360A" w:rsidRDefault="0054360A" w:rsidP="0049107A">
            <w:pPr>
              <w:pStyle w:val="TAH"/>
              <w:rPr>
                <w:rFonts w:eastAsia="Calibri"/>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96F1" w14:textId="77777777" w:rsidR="0054360A" w:rsidRDefault="0054360A" w:rsidP="0049107A">
            <w:pPr>
              <w:pStyle w:val="TAH"/>
              <w:rPr>
                <w:rFonts w:eastAsia="Calibri"/>
                <w:lang w:eastAsia="zh-CN"/>
              </w:rPr>
            </w:pPr>
            <w:r w:rsidRPr="001A11AF">
              <w:rPr>
                <w:lang w:eastAsia="zh-CN"/>
              </w:rPr>
              <w:t>M-FR1-A.3.</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476D1" w14:textId="77777777" w:rsidR="0054360A" w:rsidRDefault="0054360A" w:rsidP="0049107A">
            <w:pPr>
              <w:pStyle w:val="TAH"/>
              <w:rPr>
                <w:rFonts w:eastAsia="Calibri" w:cs="Arial"/>
              </w:rPr>
            </w:pPr>
            <w:r w:rsidRPr="001A11AF">
              <w:rPr>
                <w:lang w:eastAsia="zh-CN"/>
              </w:rPr>
              <w:t>M-FR1-A.3.</w:t>
            </w:r>
            <w:r>
              <w:rPr>
                <w:lang w:eastAsia="zh-C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EEC8C" w14:textId="77777777" w:rsidR="0054360A" w:rsidRDefault="0054360A" w:rsidP="0049107A">
            <w:pPr>
              <w:pStyle w:val="TAH"/>
              <w:rPr>
                <w:rFonts w:eastAsia="Calibri" w:cs="Arial"/>
              </w:rPr>
            </w:pPr>
            <w:r w:rsidRPr="001A11AF">
              <w:rPr>
                <w:lang w:eastAsia="zh-CN"/>
              </w:rPr>
              <w:t>M-FR1-A.3.</w:t>
            </w:r>
            <w:r>
              <w:rPr>
                <w:lang w:eastAsia="zh-CN"/>
              </w:rPr>
              <w:t>4-3</w:t>
            </w:r>
          </w:p>
        </w:tc>
      </w:tr>
      <w:tr w:rsidR="0054360A" w14:paraId="414DD06D"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F9A68" w14:textId="77777777" w:rsidR="0054360A" w:rsidRDefault="0054360A" w:rsidP="0049107A">
            <w:pPr>
              <w:keepNext/>
              <w:keepLines/>
              <w:spacing w:after="0"/>
              <w:rPr>
                <w:rFonts w:ascii="Arial" w:eastAsia="Calibri" w:hAnsi="Arial"/>
                <w:sz w:val="18"/>
                <w:szCs w:val="18"/>
                <w:lang w:eastAsia="zh-CN"/>
              </w:rPr>
            </w:pPr>
            <w:r>
              <w:rPr>
                <w:rFonts w:ascii="Arial" w:eastAsia="Calibri" w:hAnsi="Arial"/>
                <w:sz w:val="18"/>
                <w:szCs w:val="18"/>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35D6C"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3E9AC"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86BD6"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r>
      <w:tr w:rsidR="0054360A" w14:paraId="08944FA7"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1BDB6"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7E056" w14:textId="77777777" w:rsidR="0054360A" w:rsidRDefault="0054360A" w:rsidP="0049107A">
            <w:pPr>
              <w:keepNext/>
              <w:keepLines/>
              <w:spacing w:after="0"/>
              <w:jc w:val="center"/>
              <w:rPr>
                <w:rFonts w:ascii="Arial" w:eastAsia="Calibri" w:hAnsi="Arial"/>
                <w:sz w:val="18"/>
                <w:szCs w:val="18"/>
                <w:lang w:eastAsia="zh-CN"/>
              </w:rPr>
            </w:pPr>
            <w:r>
              <w:rPr>
                <w:rFonts w:ascii="Arial" w:hAnsi="Arial"/>
                <w:sz w:val="18"/>
                <w:szCs w:val="1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60853" w14:textId="77777777" w:rsidR="0054360A" w:rsidRDefault="0054360A" w:rsidP="0049107A">
            <w:pPr>
              <w:keepNext/>
              <w:keepLines/>
              <w:spacing w:after="0"/>
              <w:jc w:val="center"/>
              <w:rPr>
                <w:rFonts w:ascii="Arial" w:eastAsia="宋体" w:hAnsi="Arial"/>
                <w:sz w:val="18"/>
                <w:szCs w:val="18"/>
                <w:lang w:eastAsia="zh-CN"/>
              </w:rPr>
            </w:pPr>
            <w:r>
              <w:rPr>
                <w:rFonts w:ascii="Arial" w:hAnsi="Arial"/>
                <w:sz w:val="18"/>
                <w:szCs w:val="1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41F" w14:textId="77777777" w:rsidR="0054360A" w:rsidRDefault="0054360A" w:rsidP="0049107A">
            <w:pPr>
              <w:keepNext/>
              <w:keepLines/>
              <w:spacing w:after="0"/>
              <w:jc w:val="center"/>
              <w:rPr>
                <w:rFonts w:ascii="Arial" w:hAnsi="Arial"/>
                <w:sz w:val="18"/>
                <w:szCs w:val="18"/>
              </w:rPr>
            </w:pPr>
            <w:r>
              <w:rPr>
                <w:rFonts w:ascii="Arial" w:hAnsi="Arial"/>
                <w:sz w:val="18"/>
                <w:szCs w:val="18"/>
              </w:rPr>
              <w:t>90</w:t>
            </w:r>
          </w:p>
        </w:tc>
      </w:tr>
      <w:tr w:rsidR="0054360A" w14:paraId="39F3EF6E"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C06CD8"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C76A2"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E85E"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20482"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54360A" w14:paraId="596A3D35"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520B5" w14:textId="77777777" w:rsidR="0054360A" w:rsidRDefault="0054360A" w:rsidP="0049107A">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4A01D"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F42A3"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59B5"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54360A" w14:paraId="1D21B56E"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B0CE5"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8396"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6D588"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A732F"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54360A" w14:paraId="3D8F25C2"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3A1142"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Payload (without CRC)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D1B8"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E30ED"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7A69A"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r>
    </w:tbl>
    <w:p w14:paraId="37A85CB8" w14:textId="77777777" w:rsidR="0054360A" w:rsidRDefault="0054360A" w:rsidP="0054360A">
      <w:pPr>
        <w:rPr>
          <w:rFonts w:eastAsia="宋体"/>
          <w:lang w:eastAsia="zh-CN"/>
        </w:rPr>
      </w:pPr>
    </w:p>
    <w:p w14:paraId="50F9BF22" w14:textId="77777777" w:rsidR="0054360A" w:rsidRPr="002B2367" w:rsidRDefault="0054360A" w:rsidP="0054360A">
      <w:pPr>
        <w:pStyle w:val="TH"/>
        <w:rPr>
          <w:rFonts w:eastAsia="Malgun Gothic"/>
        </w:rPr>
      </w:pPr>
      <w:r>
        <w:t xml:space="preserve">Table A.3.4-2: </w:t>
      </w:r>
      <w:r w:rsidRPr="002B2367">
        <w:t xml:space="preserve">Fixed Reference Channels </w:t>
      </w:r>
      <w:r>
        <w:t>for FR2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54360A" w14:paraId="1584F3EC"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64F59" w14:textId="77777777" w:rsidR="0054360A" w:rsidRDefault="0054360A" w:rsidP="0049107A">
            <w:pPr>
              <w:pStyle w:val="TAH"/>
              <w:rPr>
                <w:rFonts w:eastAsia="Calibri"/>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D490" w14:textId="77777777" w:rsidR="0054360A" w:rsidRDefault="0054360A" w:rsidP="0049107A">
            <w:pPr>
              <w:pStyle w:val="TAH"/>
              <w:rPr>
                <w:rFonts w:eastAsia="Calibri"/>
                <w:lang w:eastAsia="zh-CN"/>
              </w:rPr>
            </w:pPr>
            <w:r w:rsidRPr="001A11AF">
              <w:rPr>
                <w:lang w:eastAsia="zh-CN"/>
              </w:rPr>
              <w:t>M-FR</w:t>
            </w:r>
            <w:r>
              <w:rPr>
                <w:lang w:eastAsia="zh-CN"/>
              </w:rPr>
              <w:t>2</w:t>
            </w:r>
            <w:r w:rsidRPr="001A11AF">
              <w:rPr>
                <w:lang w:eastAsia="zh-CN"/>
              </w:rPr>
              <w:t>-A.3.</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D59E1" w14:textId="77777777" w:rsidR="0054360A" w:rsidRDefault="0054360A" w:rsidP="0049107A">
            <w:pPr>
              <w:pStyle w:val="TAH"/>
              <w:rPr>
                <w:rFonts w:eastAsia="Calibri" w:cs="Arial"/>
              </w:rPr>
            </w:pPr>
            <w:r w:rsidRPr="001A11AF">
              <w:rPr>
                <w:lang w:eastAsia="zh-CN"/>
              </w:rPr>
              <w:t>M-FR</w:t>
            </w:r>
            <w:r>
              <w:rPr>
                <w:lang w:eastAsia="zh-CN"/>
              </w:rPr>
              <w:t>2</w:t>
            </w:r>
            <w:r w:rsidRPr="001A11AF">
              <w:rPr>
                <w:lang w:eastAsia="zh-CN"/>
              </w:rPr>
              <w:t>-A.3.</w:t>
            </w:r>
            <w:r>
              <w:rPr>
                <w:lang w:eastAsia="zh-C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DBDBE" w14:textId="77777777" w:rsidR="0054360A" w:rsidRDefault="0054360A" w:rsidP="0049107A">
            <w:pPr>
              <w:pStyle w:val="TAH"/>
              <w:rPr>
                <w:rFonts w:eastAsia="Calibri" w:cs="Arial"/>
              </w:rPr>
            </w:pPr>
            <w:r w:rsidRPr="001A11AF">
              <w:rPr>
                <w:lang w:eastAsia="zh-CN"/>
              </w:rPr>
              <w:t>M-FR</w:t>
            </w:r>
            <w:r>
              <w:rPr>
                <w:lang w:eastAsia="zh-CN"/>
              </w:rPr>
              <w:t>2</w:t>
            </w:r>
            <w:r w:rsidRPr="001A11AF">
              <w:rPr>
                <w:lang w:eastAsia="zh-CN"/>
              </w:rPr>
              <w:t>-A.3.</w:t>
            </w:r>
            <w:r>
              <w:rPr>
                <w:lang w:eastAsia="zh-CN"/>
              </w:rPr>
              <w:t>4-3</w:t>
            </w:r>
          </w:p>
        </w:tc>
      </w:tr>
      <w:tr w:rsidR="0054360A" w14:paraId="4553784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8E6CAB" w14:textId="77777777" w:rsidR="0054360A" w:rsidRDefault="0054360A" w:rsidP="0049107A">
            <w:pPr>
              <w:keepNext/>
              <w:keepLines/>
              <w:spacing w:after="0"/>
              <w:rPr>
                <w:rFonts w:ascii="Arial" w:eastAsia="Calibri" w:hAnsi="Arial"/>
                <w:sz w:val="18"/>
                <w:szCs w:val="18"/>
                <w:lang w:eastAsia="zh-CN"/>
              </w:rPr>
            </w:pPr>
            <w:r>
              <w:rPr>
                <w:rFonts w:ascii="Arial" w:eastAsia="Calibri" w:hAnsi="Arial"/>
                <w:sz w:val="18"/>
                <w:szCs w:val="18"/>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AEB9DFB"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3C18996D"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16C2AC2A"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120</w:t>
            </w:r>
          </w:p>
        </w:tc>
      </w:tr>
      <w:tr w:rsidR="0054360A" w14:paraId="2C62E516"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9743D"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CORESET frequency domain allocation</w:t>
            </w:r>
          </w:p>
        </w:tc>
        <w:tc>
          <w:tcPr>
            <w:tcW w:w="0" w:type="auto"/>
            <w:tcBorders>
              <w:top w:val="single" w:sz="4" w:space="0" w:color="auto"/>
              <w:left w:val="single" w:sz="4" w:space="0" w:color="auto"/>
              <w:bottom w:val="single" w:sz="4" w:space="0" w:color="auto"/>
              <w:right w:val="single" w:sz="4" w:space="0" w:color="auto"/>
            </w:tcBorders>
            <w:hideMark/>
          </w:tcPr>
          <w:p w14:paraId="6D2D1017" w14:textId="77777777" w:rsidR="0054360A" w:rsidRDefault="0054360A" w:rsidP="0049107A">
            <w:pPr>
              <w:keepNext/>
              <w:keepLines/>
              <w:spacing w:after="0"/>
              <w:jc w:val="center"/>
              <w:rPr>
                <w:rFonts w:ascii="Arial" w:eastAsia="Calibri" w:hAnsi="Arial"/>
                <w:sz w:val="18"/>
                <w:szCs w:val="18"/>
                <w:lang w:eastAsia="zh-CN"/>
              </w:rPr>
            </w:pPr>
            <w:r>
              <w:rPr>
                <w:rFonts w:ascii="Arial" w:hAnsi="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74CF2A94" w14:textId="77777777" w:rsidR="0054360A" w:rsidRDefault="0054360A" w:rsidP="0049107A">
            <w:pPr>
              <w:keepNext/>
              <w:keepLines/>
              <w:spacing w:after="0"/>
              <w:jc w:val="center"/>
              <w:rPr>
                <w:rFonts w:ascii="Arial" w:eastAsia="宋体" w:hAnsi="Arial"/>
                <w:sz w:val="18"/>
                <w:szCs w:val="18"/>
                <w:lang w:eastAsia="zh-CN"/>
              </w:rPr>
            </w:pPr>
            <w:r>
              <w:rPr>
                <w:rFonts w:ascii="Arial" w:hAnsi="Arial"/>
                <w:sz w:val="18"/>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4AA16314" w14:textId="77777777" w:rsidR="0054360A" w:rsidRDefault="0054360A" w:rsidP="0049107A">
            <w:pPr>
              <w:keepNext/>
              <w:keepLines/>
              <w:spacing w:after="0"/>
              <w:jc w:val="center"/>
              <w:rPr>
                <w:rFonts w:ascii="Arial" w:hAnsi="Arial"/>
                <w:sz w:val="18"/>
                <w:szCs w:val="18"/>
              </w:rPr>
            </w:pPr>
            <w:r>
              <w:rPr>
                <w:rFonts w:ascii="Arial" w:hAnsi="Arial"/>
                <w:sz w:val="18"/>
                <w:szCs w:val="18"/>
              </w:rPr>
              <w:t>60</w:t>
            </w:r>
          </w:p>
        </w:tc>
      </w:tr>
      <w:tr w:rsidR="0054360A" w14:paraId="02DD9FCF"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B4944"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CORESET time domain allocation</w:t>
            </w:r>
          </w:p>
        </w:tc>
        <w:tc>
          <w:tcPr>
            <w:tcW w:w="0" w:type="auto"/>
            <w:tcBorders>
              <w:top w:val="single" w:sz="4" w:space="0" w:color="auto"/>
              <w:left w:val="single" w:sz="4" w:space="0" w:color="auto"/>
              <w:bottom w:val="single" w:sz="4" w:space="0" w:color="auto"/>
              <w:right w:val="single" w:sz="4" w:space="0" w:color="auto"/>
            </w:tcBorders>
            <w:hideMark/>
          </w:tcPr>
          <w:p w14:paraId="0B36B276"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691CE7"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786A10E"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54360A" w14:paraId="57D42A5B"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87649" w14:textId="77777777" w:rsidR="0054360A" w:rsidRDefault="0054360A" w:rsidP="0049107A">
            <w:pPr>
              <w:keepNext/>
              <w:keepLines/>
              <w:spacing w:after="0"/>
              <w:rPr>
                <w:rFonts w:ascii="Arial" w:eastAsia="Calibri" w:hAnsi="Arial"/>
                <w:sz w:val="18"/>
                <w:szCs w:val="18"/>
                <w:lang w:val="en-US"/>
              </w:rPr>
            </w:pPr>
            <w:r>
              <w:rPr>
                <w:rFonts w:ascii="Arial" w:eastAsia="Calibri" w:hAnsi="Arial"/>
                <w:sz w:val="18"/>
                <w:szCs w:val="18"/>
              </w:rPr>
              <w:t>Aggregation level</w:t>
            </w:r>
          </w:p>
        </w:tc>
        <w:tc>
          <w:tcPr>
            <w:tcW w:w="0" w:type="auto"/>
            <w:tcBorders>
              <w:top w:val="single" w:sz="4" w:space="0" w:color="auto"/>
              <w:left w:val="single" w:sz="4" w:space="0" w:color="auto"/>
              <w:bottom w:val="single" w:sz="4" w:space="0" w:color="auto"/>
              <w:right w:val="single" w:sz="4" w:space="0" w:color="auto"/>
            </w:tcBorders>
            <w:hideMark/>
          </w:tcPr>
          <w:p w14:paraId="75EE76D5"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851AF92"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0C95BD0"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54360A" w14:paraId="4F72DC29"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69BF34"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DCI Format</w:t>
            </w:r>
          </w:p>
        </w:tc>
        <w:tc>
          <w:tcPr>
            <w:tcW w:w="0" w:type="auto"/>
            <w:tcBorders>
              <w:top w:val="single" w:sz="4" w:space="0" w:color="auto"/>
              <w:left w:val="single" w:sz="4" w:space="0" w:color="auto"/>
              <w:bottom w:val="single" w:sz="4" w:space="0" w:color="auto"/>
              <w:right w:val="single" w:sz="4" w:space="0" w:color="auto"/>
            </w:tcBorders>
            <w:hideMark/>
          </w:tcPr>
          <w:p w14:paraId="50D8CEB5"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hideMark/>
          </w:tcPr>
          <w:p w14:paraId="287EE506"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hideMark/>
          </w:tcPr>
          <w:p w14:paraId="2724F25F"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54360A" w14:paraId="5D51248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4ECD6" w14:textId="77777777" w:rsidR="0054360A" w:rsidRDefault="0054360A" w:rsidP="0049107A">
            <w:pPr>
              <w:keepNext/>
              <w:keepLines/>
              <w:spacing w:after="0"/>
              <w:rPr>
                <w:rFonts w:ascii="Arial" w:eastAsia="Calibri" w:hAnsi="Arial"/>
                <w:sz w:val="18"/>
                <w:szCs w:val="18"/>
              </w:rPr>
            </w:pPr>
            <w:r>
              <w:rPr>
                <w:rFonts w:ascii="Arial" w:eastAsia="Calibri" w:hAnsi="Arial"/>
                <w:sz w:val="18"/>
                <w:szCs w:val="18"/>
              </w:rPr>
              <w:t>Payload (without CRC) (bits)</w:t>
            </w:r>
          </w:p>
        </w:tc>
        <w:tc>
          <w:tcPr>
            <w:tcW w:w="0" w:type="auto"/>
            <w:tcBorders>
              <w:top w:val="single" w:sz="4" w:space="0" w:color="auto"/>
              <w:left w:val="single" w:sz="4" w:space="0" w:color="auto"/>
              <w:bottom w:val="single" w:sz="4" w:space="0" w:color="auto"/>
              <w:right w:val="single" w:sz="4" w:space="0" w:color="auto"/>
            </w:tcBorders>
            <w:hideMark/>
          </w:tcPr>
          <w:p w14:paraId="14AE7C5A"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r>
              <w:rPr>
                <w:rFonts w:ascii="Arial" w:hAnsi="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4E53B6D"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5</w:t>
            </w:r>
            <w:r>
              <w:rPr>
                <w:rFonts w:ascii="Arial" w:hAnsi="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92576F3" w14:textId="77777777" w:rsidR="0054360A" w:rsidRDefault="0054360A" w:rsidP="0049107A">
            <w:pPr>
              <w:keepNext/>
              <w:keepLines/>
              <w:spacing w:after="0"/>
              <w:jc w:val="center"/>
              <w:rPr>
                <w:rFonts w:ascii="Arial" w:eastAsia="Calibri" w:hAnsi="Arial"/>
                <w:sz w:val="18"/>
                <w:szCs w:val="18"/>
                <w:lang w:eastAsia="zh-CN"/>
              </w:rPr>
            </w:pPr>
            <w:r>
              <w:rPr>
                <w:rFonts w:ascii="Arial" w:eastAsia="Calibri" w:hAnsi="Arial"/>
                <w:sz w:val="18"/>
                <w:szCs w:val="18"/>
                <w:lang w:eastAsia="zh-CN"/>
              </w:rPr>
              <w:t>5</w:t>
            </w:r>
            <w:r>
              <w:rPr>
                <w:rFonts w:ascii="Arial" w:hAnsi="Arial"/>
                <w:sz w:val="18"/>
                <w:szCs w:val="18"/>
                <w:lang w:eastAsia="zh-CN"/>
              </w:rPr>
              <w:t>6</w:t>
            </w:r>
          </w:p>
        </w:tc>
      </w:tr>
    </w:tbl>
    <w:p w14:paraId="0CF2A66F" w14:textId="77777777" w:rsidR="0054360A" w:rsidRDefault="0054360A" w:rsidP="0054360A">
      <w:pPr>
        <w:rPr>
          <w:lang w:val="nb-NO" w:eastAsia="en-GB"/>
        </w:rPr>
      </w:pPr>
    </w:p>
    <w:p w14:paraId="53E7B8EE" w14:textId="2006B922" w:rsidR="0054360A" w:rsidRDefault="0054360A" w:rsidP="0054360A">
      <w:pPr>
        <w:pStyle w:val="30"/>
      </w:pPr>
      <w:r>
        <w:t>A.3.5</w:t>
      </w:r>
      <w:r>
        <w:tab/>
      </w:r>
      <w:r w:rsidRPr="00B368C5">
        <w:t>Fixed Reference Channe</w:t>
      </w:r>
      <w:r>
        <w:t>ls for CSI reporting</w:t>
      </w:r>
      <w:r w:rsidR="0049107A" w:rsidRPr="0049107A">
        <w:t xml:space="preserve"> </w:t>
      </w:r>
      <w:r w:rsidR="0049107A" w:rsidRPr="00F83B33">
        <w:rPr>
          <w:highlight w:val="yellow"/>
        </w:rPr>
        <w:t>requirements</w:t>
      </w:r>
    </w:p>
    <w:p w14:paraId="7BAE5CAC" w14:textId="706BAA09" w:rsidR="0054360A" w:rsidRDefault="0054360A" w:rsidP="0054360A">
      <w:r w:rsidRPr="001A11AF">
        <w:t>The parameters for the reference measurement channels are specified in table A.3.</w:t>
      </w:r>
      <w:r>
        <w:t>5</w:t>
      </w:r>
      <w:r w:rsidRPr="001A11AF">
        <w:t xml:space="preserve">-1 for FR1 </w:t>
      </w:r>
      <w:r w:rsidR="002C132A">
        <w:t>CQI and RI</w:t>
      </w:r>
      <w:r w:rsidRPr="001A11AF">
        <w:t xml:space="preserve"> </w:t>
      </w:r>
      <w:r>
        <w:t>reporting</w:t>
      </w:r>
      <w:r w:rsidRPr="001A11AF">
        <w:t xml:space="preserve"> requirements</w:t>
      </w:r>
      <w:r>
        <w:t xml:space="preserve"> with CQI table 2 and MCS table 2</w:t>
      </w:r>
      <w:r w:rsidRPr="001A11AF">
        <w:t>.</w:t>
      </w:r>
    </w:p>
    <w:p w14:paraId="67380C3C" w14:textId="2CDC1901" w:rsidR="002C132A" w:rsidRPr="002C132A" w:rsidRDefault="002C132A" w:rsidP="0054360A">
      <w:pPr>
        <w:rPr>
          <w:rFonts w:hint="eastAsia"/>
          <w:lang w:eastAsia="zh-CN"/>
        </w:rPr>
      </w:pPr>
      <w:r w:rsidRPr="002C132A">
        <w:rPr>
          <w:highlight w:val="yellow"/>
        </w:rPr>
        <w:t>The parameters for the reference measurement channels are specified in table A.3.5-</w:t>
      </w:r>
      <w:r>
        <w:rPr>
          <w:highlight w:val="yellow"/>
        </w:rPr>
        <w:t>2</w:t>
      </w:r>
      <w:r w:rsidRPr="002C132A">
        <w:rPr>
          <w:highlight w:val="yellow"/>
        </w:rPr>
        <w:t xml:space="preserve"> for FR</w:t>
      </w:r>
      <w:r>
        <w:rPr>
          <w:highlight w:val="yellow"/>
        </w:rPr>
        <w:t>1</w:t>
      </w:r>
      <w:r w:rsidRPr="002C132A">
        <w:rPr>
          <w:highlight w:val="yellow"/>
        </w:rPr>
        <w:t xml:space="preserve"> PMI reporting requirements.</w:t>
      </w:r>
    </w:p>
    <w:p w14:paraId="6B2626FF" w14:textId="369A3109" w:rsidR="0054360A" w:rsidRDefault="0054360A" w:rsidP="0054360A">
      <w:r w:rsidRPr="001A11AF">
        <w:t>The parameters for the reference measurement channels are specified in table A.3.</w:t>
      </w:r>
      <w:r w:rsidR="002C132A">
        <w:t>5</w:t>
      </w:r>
      <w:r w:rsidRPr="001A11AF">
        <w:t>-</w:t>
      </w:r>
      <w:r w:rsidR="002C132A">
        <w:t>3</w:t>
      </w:r>
      <w:r w:rsidRPr="001A11AF">
        <w:t xml:space="preserve"> for FR2 </w:t>
      </w:r>
      <w:r w:rsidR="002C132A">
        <w:t>CQI and RI</w:t>
      </w:r>
      <w:r w:rsidRPr="001A11AF">
        <w:t xml:space="preserve"> </w:t>
      </w:r>
      <w:r>
        <w:t>reporting</w:t>
      </w:r>
      <w:r w:rsidRPr="001A11AF">
        <w:t xml:space="preserve"> requirements</w:t>
      </w:r>
      <w:r w:rsidRPr="00006AF2">
        <w:t xml:space="preserve"> </w:t>
      </w:r>
      <w:r>
        <w:t>with CQI table 1 and MCS table 1</w:t>
      </w:r>
      <w:r w:rsidRPr="001A11AF">
        <w:t>.</w:t>
      </w:r>
    </w:p>
    <w:p w14:paraId="1806DAD7" w14:textId="579DFD24" w:rsidR="002C132A" w:rsidRPr="002C132A" w:rsidRDefault="002C132A" w:rsidP="0054360A">
      <w:pPr>
        <w:rPr>
          <w:lang w:eastAsia="zh-CN"/>
        </w:rPr>
      </w:pPr>
      <w:r w:rsidRPr="002C132A">
        <w:rPr>
          <w:highlight w:val="yellow"/>
        </w:rPr>
        <w:t>The parameters for the reference measurement channels are specified in table A.3.5-</w:t>
      </w:r>
      <w:r>
        <w:rPr>
          <w:highlight w:val="yellow"/>
        </w:rPr>
        <w:t>4</w:t>
      </w:r>
      <w:r w:rsidRPr="002C132A">
        <w:rPr>
          <w:highlight w:val="yellow"/>
        </w:rPr>
        <w:t xml:space="preserve"> for FR</w:t>
      </w:r>
      <w:r>
        <w:rPr>
          <w:highlight w:val="yellow"/>
        </w:rPr>
        <w:t>2</w:t>
      </w:r>
      <w:r w:rsidRPr="002C132A">
        <w:rPr>
          <w:highlight w:val="yellow"/>
        </w:rPr>
        <w:t xml:space="preserve"> PMI reporting requirements.</w:t>
      </w:r>
    </w:p>
    <w:p w14:paraId="38A8A210" w14:textId="2F2FCCA1" w:rsidR="0054360A" w:rsidRDefault="0054360A" w:rsidP="0054360A">
      <w:pPr>
        <w:pStyle w:val="TH"/>
      </w:pPr>
      <w:r>
        <w:lastRenderedPageBreak/>
        <w:t xml:space="preserve">Table A.3.5-1: </w:t>
      </w:r>
      <w:r w:rsidR="002C132A" w:rsidRPr="002C132A">
        <w:rPr>
          <w:highlight w:val="yellow"/>
        </w:rPr>
        <w:t>FRC</w:t>
      </w:r>
      <w:r w:rsidRPr="002C132A">
        <w:rPr>
          <w:highlight w:val="yellow"/>
        </w:rPr>
        <w:t xml:space="preserve"> for FR1 </w:t>
      </w:r>
      <w:r w:rsidR="002C132A" w:rsidRPr="002C132A">
        <w:rPr>
          <w:highlight w:val="yellow"/>
        </w:rPr>
        <w:t>CQI and RI</w:t>
      </w:r>
      <w:r w:rsidRPr="002C132A">
        <w:rPr>
          <w:highlight w:val="yellow"/>
        </w:rPr>
        <w:t xml:space="preserve"> reporting</w:t>
      </w:r>
      <w:r>
        <w:t xml:space="preserve">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514"/>
        <w:gridCol w:w="993"/>
        <w:gridCol w:w="1097"/>
        <w:gridCol w:w="1256"/>
        <w:gridCol w:w="1279"/>
        <w:gridCol w:w="1279"/>
        <w:gridCol w:w="1279"/>
      </w:tblGrid>
      <w:tr w:rsidR="0054360A" w14:paraId="688D89BA"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5E232B" w14:textId="77777777" w:rsidR="0054360A" w:rsidRDefault="0054360A" w:rsidP="0049107A">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E77FCEB" w14:textId="77777777" w:rsidR="0054360A" w:rsidRDefault="0054360A" w:rsidP="0049107A">
            <w:pPr>
              <w:pStyle w:val="TAH"/>
              <w:rPr>
                <w:rFonts w:eastAsia="Calibri"/>
                <w:szCs w:val="22"/>
                <w:lang w:eastAsia="zh-CN"/>
              </w:rPr>
            </w:pPr>
            <w:r>
              <w:t>M-FR1-A.3.5-1</w:t>
            </w:r>
          </w:p>
        </w:tc>
        <w:tc>
          <w:tcPr>
            <w:tcW w:w="0" w:type="auto"/>
            <w:tcBorders>
              <w:top w:val="single" w:sz="4" w:space="0" w:color="auto"/>
              <w:left w:val="single" w:sz="4" w:space="0" w:color="auto"/>
              <w:bottom w:val="single" w:sz="4" w:space="0" w:color="auto"/>
              <w:right w:val="single" w:sz="4" w:space="0" w:color="auto"/>
            </w:tcBorders>
            <w:vAlign w:val="center"/>
          </w:tcPr>
          <w:p w14:paraId="2C2E841C" w14:textId="77777777" w:rsidR="0054360A" w:rsidRDefault="0054360A" w:rsidP="0049107A">
            <w:pPr>
              <w:pStyle w:val="TAH"/>
              <w:rPr>
                <w:rFonts w:eastAsia="Calibri"/>
                <w:szCs w:val="22"/>
                <w:lang w:eastAsia="zh-CN"/>
              </w:rPr>
            </w:pPr>
            <w:r>
              <w:t>M-FR1-A.3.5-2</w:t>
            </w:r>
          </w:p>
        </w:tc>
        <w:tc>
          <w:tcPr>
            <w:tcW w:w="0" w:type="auto"/>
            <w:tcBorders>
              <w:top w:val="single" w:sz="4" w:space="0" w:color="auto"/>
              <w:left w:val="single" w:sz="4" w:space="0" w:color="auto"/>
              <w:bottom w:val="single" w:sz="4" w:space="0" w:color="auto"/>
              <w:right w:val="single" w:sz="4" w:space="0" w:color="auto"/>
            </w:tcBorders>
            <w:vAlign w:val="center"/>
          </w:tcPr>
          <w:p w14:paraId="0F8EFD9E" w14:textId="77777777" w:rsidR="0054360A" w:rsidRDefault="0054360A" w:rsidP="0049107A">
            <w:pPr>
              <w:pStyle w:val="TAH"/>
              <w:rPr>
                <w:rFonts w:eastAsia="Calibri"/>
                <w:szCs w:val="22"/>
                <w:lang w:eastAsia="zh-CN"/>
              </w:rPr>
            </w:pPr>
            <w:r>
              <w:t>M-FR1-A.3.5-3</w:t>
            </w:r>
          </w:p>
        </w:tc>
        <w:tc>
          <w:tcPr>
            <w:tcW w:w="0" w:type="auto"/>
            <w:tcBorders>
              <w:top w:val="single" w:sz="4" w:space="0" w:color="auto"/>
              <w:left w:val="single" w:sz="4" w:space="0" w:color="auto"/>
              <w:bottom w:val="single" w:sz="4" w:space="0" w:color="auto"/>
              <w:right w:val="single" w:sz="4" w:space="0" w:color="auto"/>
            </w:tcBorders>
            <w:vAlign w:val="center"/>
          </w:tcPr>
          <w:p w14:paraId="7BA448E6" w14:textId="77777777" w:rsidR="0054360A" w:rsidRDefault="0054360A" w:rsidP="0049107A">
            <w:pPr>
              <w:pStyle w:val="TAH"/>
              <w:rPr>
                <w:rFonts w:eastAsia="Calibri"/>
                <w:szCs w:val="22"/>
                <w:lang w:eastAsia="zh-CN"/>
              </w:rPr>
            </w:pPr>
            <w:r>
              <w:t>M-FR1-A.3.5-4</w:t>
            </w:r>
          </w:p>
        </w:tc>
      </w:tr>
      <w:tr w:rsidR="0054360A" w14:paraId="79D6976D"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E98D3F" w14:textId="77777777" w:rsidR="0054360A" w:rsidRDefault="0054360A" w:rsidP="004C32EB">
            <w:pPr>
              <w:pStyle w:val="TAL"/>
              <w:rPr>
                <w:rFonts w:eastAsia="宋体"/>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2DC7A36" w14:textId="77777777" w:rsidR="0054360A" w:rsidRDefault="0054360A" w:rsidP="0049107A">
            <w:pPr>
              <w:pStyle w:val="TAC"/>
              <w:rPr>
                <w:rFonts w:eastAsia="Calibri"/>
                <w:szCs w:val="22"/>
                <w:lang w:eastAsia="zh-CN"/>
              </w:rPr>
            </w:pPr>
            <w:r>
              <w:rPr>
                <w:rFonts w:eastAsia="Calibri"/>
                <w:szCs w:val="22"/>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F4938AA" w14:textId="77777777" w:rsidR="0054360A" w:rsidRDefault="0054360A" w:rsidP="0049107A">
            <w:pPr>
              <w:pStyle w:val="TAC"/>
              <w:rPr>
                <w:rFonts w:eastAsia="Calibri"/>
                <w:szCs w:val="22"/>
                <w:lang w:eastAsia="zh-CN"/>
              </w:rPr>
            </w:pPr>
            <w:r>
              <w:rPr>
                <w:rFonts w:eastAsia="Calibri"/>
                <w:szCs w:val="22"/>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70FC3CC" w14:textId="77777777" w:rsidR="0054360A" w:rsidRDefault="0054360A" w:rsidP="0049107A">
            <w:pPr>
              <w:pStyle w:val="TAC"/>
              <w:rPr>
                <w:rFonts w:eastAsia="Calibri"/>
                <w:szCs w:val="22"/>
                <w:lang w:eastAsia="zh-CN"/>
              </w:rPr>
            </w:pPr>
            <w:r>
              <w:rPr>
                <w:rFonts w:eastAsia="Calibri"/>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2D754A1" w14:textId="77777777" w:rsidR="0054360A" w:rsidRDefault="0054360A" w:rsidP="0049107A">
            <w:pPr>
              <w:pStyle w:val="TAC"/>
              <w:rPr>
                <w:rFonts w:eastAsia="Calibri"/>
                <w:szCs w:val="22"/>
                <w:lang w:eastAsia="zh-CN"/>
              </w:rPr>
            </w:pPr>
            <w:r>
              <w:rPr>
                <w:rFonts w:eastAsia="Calibri"/>
                <w:lang w:eastAsia="zh-CN"/>
              </w:rPr>
              <w:t>106</w:t>
            </w:r>
          </w:p>
        </w:tc>
      </w:tr>
      <w:tr w:rsidR="0054360A" w14:paraId="00D5E991"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7C22DD" w14:textId="77777777" w:rsidR="0054360A" w:rsidRDefault="0054360A" w:rsidP="004C32EB">
            <w:pPr>
              <w:pStyle w:val="TAL"/>
              <w:rPr>
                <w:rFonts w:eastAsia="宋体"/>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0D525247" w14:textId="77777777" w:rsidR="0054360A" w:rsidRDefault="0054360A" w:rsidP="0049107A">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B270A" w14:textId="77777777" w:rsidR="0054360A" w:rsidRDefault="0054360A" w:rsidP="0049107A">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57BC7" w14:textId="77777777" w:rsidR="0054360A" w:rsidRDefault="0054360A" w:rsidP="0049107A">
            <w:pPr>
              <w:pStyle w:val="TAC"/>
              <w:rPr>
                <w:rFonts w:eastAsia="Calibri"/>
                <w:szCs w:val="22"/>
                <w:lang w:eastAsia="zh-CN"/>
              </w:rPr>
            </w:pPr>
            <w:r>
              <w:rPr>
                <w:rFonts w:eastAsia="Calibri"/>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EA76A2" w14:textId="77777777" w:rsidR="0054360A" w:rsidRDefault="0054360A" w:rsidP="0049107A">
            <w:pPr>
              <w:pStyle w:val="TAC"/>
              <w:rPr>
                <w:rFonts w:eastAsia="Calibri"/>
                <w:szCs w:val="22"/>
                <w:lang w:eastAsia="zh-CN"/>
              </w:rPr>
            </w:pPr>
            <w:r>
              <w:rPr>
                <w:rFonts w:eastAsia="Calibri"/>
                <w:lang w:eastAsia="zh-CN"/>
              </w:rPr>
              <w:t>12</w:t>
            </w:r>
          </w:p>
        </w:tc>
      </w:tr>
      <w:tr w:rsidR="0054360A" w14:paraId="5A27580B"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6E0272" w14:textId="77777777" w:rsidR="0054360A" w:rsidRDefault="0054360A" w:rsidP="004C32EB">
            <w:pPr>
              <w:pStyle w:val="TAL"/>
              <w:rPr>
                <w:rFonts w:eastAsia="宋体"/>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7C608DAD" w14:textId="77777777" w:rsidR="0054360A" w:rsidRDefault="0054360A" w:rsidP="0049107A">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282F62" w14:textId="77777777" w:rsidR="0054360A" w:rsidRDefault="0054360A" w:rsidP="0049107A">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AE7254" w14:textId="77777777" w:rsidR="0054360A" w:rsidRDefault="0054360A" w:rsidP="0049107A">
            <w:pPr>
              <w:pStyle w:val="TAC"/>
              <w:rPr>
                <w:rFonts w:eastAsia="Calibri"/>
                <w:szCs w:val="22"/>
                <w:lang w:eastAsia="zh-CN"/>
              </w:rPr>
            </w:pPr>
            <w:r>
              <w:rPr>
                <w:rFonts w:eastAsia="Calibri"/>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64F568" w14:textId="77777777" w:rsidR="0054360A" w:rsidRDefault="0054360A" w:rsidP="0049107A">
            <w:pPr>
              <w:pStyle w:val="TAC"/>
              <w:rPr>
                <w:rFonts w:eastAsia="Calibri"/>
                <w:szCs w:val="22"/>
                <w:lang w:eastAsia="zh-CN"/>
              </w:rPr>
            </w:pPr>
            <w:r>
              <w:rPr>
                <w:rFonts w:eastAsia="Calibri"/>
                <w:lang w:eastAsia="zh-CN"/>
              </w:rPr>
              <w:t>4</w:t>
            </w:r>
          </w:p>
        </w:tc>
      </w:tr>
      <w:tr w:rsidR="0054360A" w14:paraId="0935E4FC"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697FDB" w14:textId="77777777" w:rsidR="0054360A" w:rsidRDefault="0054360A" w:rsidP="004C32EB">
            <w:pPr>
              <w:pStyle w:val="TAL"/>
              <w:rPr>
                <w:rFonts w:eastAsia="宋体"/>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145AB094" w14:textId="77777777" w:rsidR="0054360A" w:rsidRDefault="0054360A" w:rsidP="0049107A">
            <w:pPr>
              <w:pStyle w:val="TAC"/>
              <w:rPr>
                <w:rFonts w:eastAsia="Calibri"/>
                <w:szCs w:val="22"/>
                <w:lang w:eastAsia="zh-CN"/>
              </w:rPr>
            </w:pPr>
            <w:r>
              <w:rPr>
                <w:rFonts w:eastAsia="Calibri"/>
                <w:szCs w:val="22"/>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634E432" w14:textId="77777777" w:rsidR="0054360A" w:rsidRDefault="0054360A" w:rsidP="0049107A">
            <w:pPr>
              <w:pStyle w:val="TAC"/>
              <w:rPr>
                <w:rFonts w:eastAsia="Calibri"/>
                <w:szCs w:val="22"/>
                <w:lang w:eastAsia="zh-CN"/>
              </w:rPr>
            </w:pPr>
            <w:r>
              <w:rPr>
                <w:rFonts w:eastAsia="Calibri"/>
                <w:szCs w:val="22"/>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66234879" w14:textId="77777777" w:rsidR="0054360A" w:rsidRDefault="0054360A" w:rsidP="0049107A">
            <w:pPr>
              <w:pStyle w:val="TAC"/>
              <w:rPr>
                <w:rFonts w:eastAsia="Calibri"/>
                <w:szCs w:val="22"/>
                <w:lang w:eastAsia="zh-CN"/>
              </w:rPr>
            </w:pPr>
            <w:r>
              <w:rPr>
                <w:rFonts w:eastAsia="Calibri"/>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2A042F7" w14:textId="77777777" w:rsidR="0054360A" w:rsidRDefault="0054360A" w:rsidP="0049107A">
            <w:pPr>
              <w:pStyle w:val="TAC"/>
              <w:rPr>
                <w:rFonts w:eastAsia="Calibri"/>
                <w:szCs w:val="22"/>
                <w:lang w:eastAsia="zh-CN"/>
              </w:rPr>
            </w:pPr>
            <w:r>
              <w:rPr>
                <w:rFonts w:eastAsia="Calibri"/>
                <w:lang w:eastAsia="zh-CN"/>
              </w:rPr>
              <w:t>24</w:t>
            </w:r>
          </w:p>
        </w:tc>
      </w:tr>
      <w:tr w:rsidR="0054360A" w14:paraId="4EFD375E"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39E56B5" w14:textId="77777777" w:rsidR="0054360A" w:rsidRDefault="0054360A" w:rsidP="004C32EB">
            <w:pPr>
              <w:pStyle w:val="TAL"/>
              <w:rPr>
                <w:rFonts w:eastAsia="宋体"/>
                <w:lang w:eastAsia="zh-CN"/>
              </w:rPr>
            </w:pPr>
            <w:r>
              <w:t>Overhead</w:t>
            </w:r>
            <w:r>
              <w:rPr>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1C7162AE"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4E369AE"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35A0217" w14:textId="77777777" w:rsidR="0054360A" w:rsidRDefault="0054360A" w:rsidP="0049107A">
            <w:pPr>
              <w:pStyle w:val="TAC"/>
              <w:rPr>
                <w:rFonts w:eastAsia="Calibri"/>
                <w:szCs w:val="22"/>
                <w:lang w:eastAsia="zh-CN"/>
              </w:rPr>
            </w:pPr>
            <w:r>
              <w:rPr>
                <w:rFonts w:eastAsia="Calibri"/>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F0F09F2" w14:textId="77777777" w:rsidR="0054360A" w:rsidRDefault="0054360A" w:rsidP="0049107A">
            <w:pPr>
              <w:pStyle w:val="TAC"/>
              <w:rPr>
                <w:rFonts w:eastAsia="Calibri"/>
                <w:szCs w:val="22"/>
                <w:lang w:eastAsia="zh-CN"/>
              </w:rPr>
            </w:pPr>
            <w:r>
              <w:rPr>
                <w:rFonts w:eastAsia="Calibri"/>
                <w:lang w:eastAsia="zh-CN"/>
              </w:rPr>
              <w:t>0</w:t>
            </w:r>
          </w:p>
        </w:tc>
      </w:tr>
      <w:tr w:rsidR="0054360A" w14:paraId="6B6B4D8D"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4202AA" w14:textId="77777777" w:rsidR="0054360A" w:rsidRDefault="0054360A" w:rsidP="004C32EB">
            <w:pPr>
              <w:pStyle w:val="TAL"/>
              <w:rPr>
                <w:rFonts w:eastAsia="宋体"/>
                <w:lang w:eastAsia="zh-CN"/>
              </w:rPr>
            </w:pPr>
            <w:r>
              <w:rPr>
                <w:lang w:eastAsia="zh-CN"/>
              </w:rPr>
              <w:t>Available RE-s</w:t>
            </w:r>
            <w:r>
              <w:rPr>
                <w:lang w:val="en-US" w:eastAsia="zh-CN"/>
              </w:rPr>
              <w:t xml:space="preserve"> for PDSCH</w:t>
            </w:r>
          </w:p>
        </w:tc>
        <w:tc>
          <w:tcPr>
            <w:tcW w:w="0" w:type="auto"/>
            <w:tcBorders>
              <w:top w:val="single" w:sz="4" w:space="0" w:color="auto"/>
              <w:left w:val="single" w:sz="4" w:space="0" w:color="auto"/>
              <w:bottom w:val="single" w:sz="4" w:space="0" w:color="auto"/>
              <w:right w:val="single" w:sz="4" w:space="0" w:color="auto"/>
            </w:tcBorders>
            <w:vAlign w:val="center"/>
          </w:tcPr>
          <w:p w14:paraId="766D14B6" w14:textId="77777777" w:rsidR="0054360A" w:rsidRDefault="0054360A" w:rsidP="0049107A">
            <w:pPr>
              <w:pStyle w:val="TAC"/>
              <w:rPr>
                <w:rFonts w:eastAsia="Calibri"/>
                <w:szCs w:val="22"/>
                <w:lang w:eastAsia="zh-CN"/>
              </w:rPr>
            </w:pPr>
            <w:r>
              <w:rPr>
                <w:rFonts w:eastAsia="Calibri"/>
                <w:szCs w:val="22"/>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51C08BF8" w14:textId="77777777" w:rsidR="0054360A" w:rsidRDefault="0054360A" w:rsidP="0049107A">
            <w:pPr>
              <w:pStyle w:val="TAC"/>
              <w:rPr>
                <w:rFonts w:eastAsia="Calibri"/>
                <w:szCs w:val="22"/>
                <w:lang w:eastAsia="zh-CN"/>
              </w:rPr>
            </w:pPr>
            <w:r>
              <w:rPr>
                <w:rFonts w:eastAsia="Calibri"/>
                <w:szCs w:val="22"/>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62C67AB0" w14:textId="77777777" w:rsidR="0054360A" w:rsidRDefault="0054360A" w:rsidP="0049107A">
            <w:pPr>
              <w:pStyle w:val="TAC"/>
              <w:rPr>
                <w:rFonts w:eastAsia="Calibri"/>
                <w:szCs w:val="22"/>
                <w:lang w:eastAsia="zh-CN"/>
              </w:rPr>
            </w:pPr>
            <w:r>
              <w:rPr>
                <w:rFonts w:eastAsia="Calibri"/>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735DAAB8" w14:textId="77777777" w:rsidR="0054360A" w:rsidRDefault="0054360A" w:rsidP="0049107A">
            <w:pPr>
              <w:pStyle w:val="TAC"/>
              <w:rPr>
                <w:rFonts w:eastAsia="Calibri"/>
                <w:szCs w:val="22"/>
                <w:lang w:eastAsia="zh-CN"/>
              </w:rPr>
            </w:pPr>
            <w:r>
              <w:rPr>
                <w:rFonts w:eastAsia="Calibri"/>
                <w:lang w:eastAsia="zh-CN"/>
              </w:rPr>
              <w:t>12720</w:t>
            </w:r>
          </w:p>
        </w:tc>
      </w:tr>
      <w:tr w:rsidR="0054360A" w14:paraId="5890213F"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B0C0B" w14:textId="77777777" w:rsidR="0054360A" w:rsidRDefault="0054360A" w:rsidP="0049107A">
            <w:pPr>
              <w:pStyle w:val="TAC"/>
              <w:rPr>
                <w:rFonts w:eastAsia="Calibri"/>
                <w:szCs w:val="22"/>
                <w:lang w:eastAsia="zh-CN"/>
              </w:rPr>
            </w:pPr>
            <w:r>
              <w:rPr>
                <w:rFonts w:eastAsia="Calibri"/>
                <w:szCs w:val="22"/>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9B22E" w14:textId="77777777" w:rsidR="0054360A" w:rsidRDefault="0054360A" w:rsidP="0049107A">
            <w:pPr>
              <w:pStyle w:val="TAC"/>
              <w:rPr>
                <w:rFonts w:eastAsia="Calibri"/>
                <w:szCs w:val="22"/>
                <w:lang w:eastAsia="zh-CN"/>
              </w:rPr>
            </w:pPr>
            <w:r>
              <w:rPr>
                <w:rFonts w:eastAsia="Calibri"/>
                <w:szCs w:val="22"/>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3A52" w14:textId="77777777" w:rsidR="0054360A" w:rsidRDefault="0054360A" w:rsidP="0049107A">
            <w:pPr>
              <w:pStyle w:val="TAC"/>
              <w:rPr>
                <w:rFonts w:eastAsia="Calibri"/>
                <w:szCs w:val="22"/>
                <w:lang w:eastAsia="zh-CN"/>
              </w:rPr>
            </w:pPr>
            <w:r>
              <w:rPr>
                <w:rFonts w:eastAsia="Calibri"/>
                <w:szCs w:val="22"/>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B2AB1" w14:textId="77777777" w:rsidR="0054360A" w:rsidRDefault="0054360A" w:rsidP="0049107A">
            <w:pPr>
              <w:pStyle w:val="TAC"/>
              <w:rPr>
                <w:rFonts w:eastAsia="Calibri"/>
                <w:szCs w:val="22"/>
              </w:rPr>
            </w:pPr>
            <w:r>
              <w:rPr>
                <w:rFonts w:eastAsia="Calibri"/>
                <w:szCs w:val="22"/>
              </w:rPr>
              <w:t>Modulation</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51860B" w14:textId="77777777" w:rsidR="0054360A" w:rsidRDefault="0054360A" w:rsidP="0049107A">
            <w:pPr>
              <w:pStyle w:val="TAC"/>
              <w:rPr>
                <w:rFonts w:eastAsia="Calibri"/>
                <w:szCs w:val="22"/>
              </w:rPr>
            </w:pPr>
            <w:r>
              <w:rPr>
                <w:rFonts w:eastAsia="Calibri"/>
                <w:szCs w:val="22"/>
              </w:rPr>
              <w:t>Information Bit Payload per Slot</w:t>
            </w:r>
          </w:p>
        </w:tc>
      </w:tr>
      <w:tr w:rsidR="0054360A" w14:paraId="7E2F964C"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85224"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40A44" w14:textId="77777777" w:rsidR="0054360A" w:rsidRDefault="0054360A" w:rsidP="0049107A">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AAEB7" w14:textId="77777777" w:rsidR="0054360A" w:rsidRDefault="0054360A" w:rsidP="0049107A">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D7E6B" w14:textId="77777777" w:rsidR="0054360A" w:rsidRDefault="0054360A" w:rsidP="0049107A">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36D7A3D7" w14:textId="77777777" w:rsidR="0054360A" w:rsidRDefault="0054360A" w:rsidP="0049107A">
            <w:pPr>
              <w:pStyle w:val="TAC"/>
              <w:rPr>
                <w:rFonts w:eastAsia="Calibri"/>
                <w:szCs w:val="22"/>
                <w:lang w:eastAsia="zh-CN"/>
              </w:rPr>
            </w:pPr>
            <w:r>
              <w:rPr>
                <w:rFonts w:eastAsia="Calibri"/>
                <w:szCs w:val="22"/>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B54833" w14:textId="77777777" w:rsidR="0054360A" w:rsidRDefault="0054360A" w:rsidP="0049107A">
            <w:pPr>
              <w:pStyle w:val="TAC"/>
              <w:rPr>
                <w:rFonts w:eastAsia="Calibri"/>
                <w:szCs w:val="22"/>
                <w:lang w:eastAsia="zh-CN"/>
              </w:rPr>
            </w:pPr>
            <w:r>
              <w:rPr>
                <w:rFonts w:eastAsia="Calibri"/>
                <w:szCs w:val="22"/>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A9F7EE2" w14:textId="77777777" w:rsidR="0054360A" w:rsidRDefault="0054360A" w:rsidP="0049107A">
            <w:pPr>
              <w:pStyle w:val="TAC"/>
              <w:rPr>
                <w:rFonts w:eastAsia="Calibri"/>
                <w:szCs w:val="22"/>
                <w:lang w:eastAsia="zh-CN"/>
              </w:rPr>
            </w:pPr>
            <w:r>
              <w:rPr>
                <w:rFonts w:eastAsia="Calibri"/>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3D359FA" w14:textId="77777777" w:rsidR="0054360A" w:rsidRDefault="0054360A" w:rsidP="0049107A">
            <w:pPr>
              <w:pStyle w:val="TAC"/>
              <w:rPr>
                <w:rFonts w:eastAsia="Calibri"/>
                <w:szCs w:val="22"/>
                <w:lang w:eastAsia="zh-CN"/>
              </w:rPr>
            </w:pPr>
            <w:r>
              <w:rPr>
                <w:rFonts w:eastAsia="Calibri"/>
                <w:lang w:eastAsia="zh-CN"/>
              </w:rPr>
              <w:t>N/A</w:t>
            </w:r>
          </w:p>
        </w:tc>
      </w:tr>
      <w:tr w:rsidR="0054360A" w14:paraId="7A70BC15"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A5D095" w14:textId="77777777" w:rsidR="0054360A" w:rsidRDefault="0054360A" w:rsidP="0049107A">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F980E" w14:textId="77777777" w:rsidR="0054360A" w:rsidRDefault="0054360A" w:rsidP="0049107A">
            <w:pPr>
              <w:pStyle w:val="TAC"/>
              <w:rPr>
                <w:rFonts w:eastAsia="Calibri"/>
                <w:szCs w:val="22"/>
                <w:lang w:eastAsia="zh-CN"/>
              </w:rPr>
            </w:pPr>
            <w:r>
              <w:rPr>
                <w:rFonts w:eastAsia="Calibri"/>
                <w:lang w:eastAsia="en-GB"/>
              </w:rPr>
              <w:t xml:space="preserve">0.1523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2635"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B96EB" w14:textId="77777777" w:rsidR="0054360A" w:rsidRDefault="0054360A" w:rsidP="0049107A">
            <w:pPr>
              <w:pStyle w:val="TAC"/>
              <w:rPr>
                <w:rFonts w:eastAsia="Calibri"/>
                <w:szCs w:val="22"/>
                <w:lang w:eastAsia="zh-CN"/>
              </w:rPr>
            </w:pPr>
            <w:r>
              <w:rPr>
                <w:rFonts w:eastAsia="Calibri"/>
                <w:szCs w:val="22"/>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3BD9A324" w14:textId="77777777" w:rsidR="0054360A" w:rsidRDefault="0054360A" w:rsidP="0049107A">
            <w:pPr>
              <w:pStyle w:val="TAC"/>
              <w:rPr>
                <w:lang w:eastAsia="zh-CN"/>
              </w:rPr>
            </w:pPr>
            <w:r>
              <w:t>2976</w:t>
            </w:r>
          </w:p>
        </w:tc>
        <w:tc>
          <w:tcPr>
            <w:tcW w:w="0" w:type="auto"/>
            <w:tcBorders>
              <w:top w:val="single" w:sz="4" w:space="0" w:color="auto"/>
              <w:left w:val="single" w:sz="4" w:space="0" w:color="auto"/>
              <w:bottom w:val="single" w:sz="4" w:space="0" w:color="auto"/>
              <w:right w:val="single" w:sz="4" w:space="0" w:color="auto"/>
            </w:tcBorders>
            <w:vAlign w:val="center"/>
          </w:tcPr>
          <w:p w14:paraId="275479E4" w14:textId="77777777" w:rsidR="0054360A" w:rsidRDefault="0054360A" w:rsidP="0049107A">
            <w:pPr>
              <w:pStyle w:val="TAC"/>
              <w:rPr>
                <w:rFonts w:eastAsia="Calibri"/>
                <w:szCs w:val="22"/>
              </w:rPr>
            </w:pPr>
            <w:r>
              <w:rPr>
                <w:rFonts w:eastAsia="Calibri"/>
                <w:szCs w:val="22"/>
              </w:rPr>
              <w:t>5896</w:t>
            </w:r>
          </w:p>
        </w:tc>
        <w:tc>
          <w:tcPr>
            <w:tcW w:w="0" w:type="auto"/>
            <w:tcBorders>
              <w:top w:val="single" w:sz="4" w:space="0" w:color="auto"/>
              <w:left w:val="single" w:sz="4" w:space="0" w:color="auto"/>
              <w:bottom w:val="single" w:sz="4" w:space="0" w:color="auto"/>
              <w:right w:val="single" w:sz="4" w:space="0" w:color="auto"/>
            </w:tcBorders>
            <w:vAlign w:val="center"/>
          </w:tcPr>
          <w:p w14:paraId="6ED4E330" w14:textId="77777777" w:rsidR="0054360A" w:rsidRDefault="0054360A" w:rsidP="0049107A">
            <w:pPr>
              <w:pStyle w:val="TAC"/>
              <w:rPr>
                <w:rFonts w:eastAsia="Calibri"/>
                <w:szCs w:val="22"/>
              </w:rPr>
            </w:pPr>
            <w:r>
              <w:rPr>
                <w:rFonts w:eastAsia="Calibri"/>
                <w:lang w:eastAsia="zh-CN"/>
              </w:rPr>
              <w:t>8976</w:t>
            </w:r>
          </w:p>
        </w:tc>
        <w:tc>
          <w:tcPr>
            <w:tcW w:w="0" w:type="auto"/>
            <w:tcBorders>
              <w:top w:val="single" w:sz="4" w:space="0" w:color="auto"/>
              <w:left w:val="single" w:sz="4" w:space="0" w:color="auto"/>
              <w:bottom w:val="single" w:sz="4" w:space="0" w:color="auto"/>
              <w:right w:val="single" w:sz="4" w:space="0" w:color="auto"/>
            </w:tcBorders>
            <w:vAlign w:val="center"/>
          </w:tcPr>
          <w:p w14:paraId="781C8D96" w14:textId="77777777" w:rsidR="0054360A" w:rsidRDefault="0054360A" w:rsidP="0049107A">
            <w:pPr>
              <w:pStyle w:val="TAC"/>
              <w:rPr>
                <w:rFonts w:eastAsia="Calibri"/>
                <w:szCs w:val="22"/>
              </w:rPr>
            </w:pPr>
            <w:r>
              <w:rPr>
                <w:rFonts w:eastAsia="Calibri"/>
                <w:lang w:eastAsia="zh-CN"/>
              </w:rPr>
              <w:t>11784</w:t>
            </w:r>
          </w:p>
        </w:tc>
      </w:tr>
      <w:tr w:rsidR="0054360A" w14:paraId="2660505F"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C76ED" w14:textId="77777777" w:rsidR="0054360A" w:rsidRDefault="0054360A" w:rsidP="0049107A">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B4154" w14:textId="77777777" w:rsidR="0054360A" w:rsidRDefault="0054360A" w:rsidP="0049107A">
            <w:pPr>
              <w:pStyle w:val="TAC"/>
              <w:rPr>
                <w:rFonts w:eastAsia="Calibri"/>
                <w:szCs w:val="22"/>
                <w:lang w:eastAsia="zh-CN"/>
              </w:rPr>
            </w:pPr>
            <w:r>
              <w:rPr>
                <w:rFonts w:eastAsia="Calibri"/>
                <w:lang w:eastAsia="en-GB"/>
              </w:rPr>
              <w:t xml:space="preserve">0.3770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62E8D" w14:textId="77777777" w:rsidR="0054360A" w:rsidRDefault="0054360A" w:rsidP="0049107A">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9497"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75535A2" w14:textId="77777777" w:rsidR="0054360A" w:rsidRDefault="0054360A" w:rsidP="0049107A">
            <w:pPr>
              <w:pStyle w:val="TAC"/>
              <w:rPr>
                <w:rFonts w:eastAsia="Calibri"/>
                <w:szCs w:val="22"/>
                <w:lang w:eastAsia="zh-CN"/>
              </w:rPr>
            </w:pPr>
            <w:r>
              <w:rPr>
                <w:rFonts w:eastAsia="Calibri"/>
                <w:szCs w:val="22"/>
              </w:rPr>
              <w:t>4744</w:t>
            </w:r>
          </w:p>
        </w:tc>
        <w:tc>
          <w:tcPr>
            <w:tcW w:w="0" w:type="auto"/>
            <w:tcBorders>
              <w:top w:val="single" w:sz="4" w:space="0" w:color="auto"/>
              <w:left w:val="single" w:sz="4" w:space="0" w:color="auto"/>
              <w:bottom w:val="single" w:sz="4" w:space="0" w:color="auto"/>
              <w:right w:val="single" w:sz="4" w:space="0" w:color="auto"/>
            </w:tcBorders>
            <w:vAlign w:val="center"/>
          </w:tcPr>
          <w:p w14:paraId="6AF733FB" w14:textId="77777777" w:rsidR="0054360A" w:rsidRDefault="0054360A" w:rsidP="0049107A">
            <w:pPr>
              <w:pStyle w:val="TAC"/>
              <w:rPr>
                <w:rFonts w:eastAsia="Calibri"/>
                <w:szCs w:val="22"/>
              </w:rPr>
            </w:pPr>
            <w:r>
              <w:rPr>
                <w:rFonts w:eastAsia="Calibri"/>
                <w:szCs w:val="22"/>
              </w:rPr>
              <w:t>9480</w:t>
            </w:r>
          </w:p>
        </w:tc>
        <w:tc>
          <w:tcPr>
            <w:tcW w:w="0" w:type="auto"/>
            <w:tcBorders>
              <w:top w:val="single" w:sz="4" w:space="0" w:color="auto"/>
              <w:left w:val="single" w:sz="4" w:space="0" w:color="auto"/>
              <w:bottom w:val="single" w:sz="4" w:space="0" w:color="auto"/>
              <w:right w:val="single" w:sz="4" w:space="0" w:color="auto"/>
            </w:tcBorders>
            <w:vAlign w:val="center"/>
          </w:tcPr>
          <w:p w14:paraId="289223DD" w14:textId="77777777" w:rsidR="0054360A" w:rsidRDefault="0054360A" w:rsidP="0049107A">
            <w:pPr>
              <w:pStyle w:val="TAC"/>
              <w:rPr>
                <w:rFonts w:eastAsia="Calibri"/>
                <w:szCs w:val="22"/>
              </w:rPr>
            </w:pPr>
            <w:r>
              <w:rPr>
                <w:rFonts w:eastAsia="Calibri"/>
                <w:lang w:eastAsia="zh-CN"/>
              </w:rPr>
              <w:t>14344</w:t>
            </w:r>
          </w:p>
        </w:tc>
        <w:tc>
          <w:tcPr>
            <w:tcW w:w="0" w:type="auto"/>
            <w:tcBorders>
              <w:top w:val="single" w:sz="4" w:space="0" w:color="auto"/>
              <w:left w:val="single" w:sz="4" w:space="0" w:color="auto"/>
              <w:bottom w:val="single" w:sz="4" w:space="0" w:color="auto"/>
              <w:right w:val="single" w:sz="4" w:space="0" w:color="auto"/>
            </w:tcBorders>
            <w:vAlign w:val="center"/>
          </w:tcPr>
          <w:p w14:paraId="09769C8C" w14:textId="77777777" w:rsidR="0054360A" w:rsidRDefault="0054360A" w:rsidP="0049107A">
            <w:pPr>
              <w:pStyle w:val="TAC"/>
              <w:rPr>
                <w:rFonts w:eastAsia="Calibri"/>
                <w:szCs w:val="22"/>
              </w:rPr>
            </w:pPr>
            <w:r>
              <w:rPr>
                <w:rFonts w:eastAsia="Calibri"/>
                <w:lang w:eastAsia="zh-CN"/>
              </w:rPr>
              <w:t>18976</w:t>
            </w:r>
          </w:p>
        </w:tc>
      </w:tr>
      <w:tr w:rsidR="0054360A" w14:paraId="47CE4570"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8181D" w14:textId="77777777" w:rsidR="0054360A" w:rsidRDefault="0054360A" w:rsidP="0049107A">
            <w:pPr>
              <w:pStyle w:val="TAC"/>
              <w:rPr>
                <w:rFonts w:eastAsia="Calibri"/>
                <w:szCs w:val="22"/>
                <w:lang w:eastAsia="zh-CN"/>
              </w:rPr>
            </w:pPr>
            <w:r>
              <w:rPr>
                <w:rFonts w:eastAsia="Calibri"/>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1F4F0" w14:textId="77777777" w:rsidR="0054360A" w:rsidRDefault="0054360A" w:rsidP="0049107A">
            <w:pPr>
              <w:pStyle w:val="TAC"/>
              <w:rPr>
                <w:rFonts w:eastAsia="Calibri"/>
                <w:szCs w:val="22"/>
                <w:lang w:eastAsia="zh-CN"/>
              </w:rPr>
            </w:pPr>
            <w:r>
              <w:rPr>
                <w:rFonts w:eastAsia="Calibri"/>
                <w:lang w:eastAsia="en-GB"/>
              </w:rPr>
              <w:t xml:space="preserve">0.8770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8450" w14:textId="77777777" w:rsidR="0054360A" w:rsidRDefault="0054360A" w:rsidP="0049107A">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C4D5"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639FC11" w14:textId="77777777" w:rsidR="0054360A" w:rsidRDefault="0054360A" w:rsidP="0049107A">
            <w:pPr>
              <w:pStyle w:val="TAC"/>
              <w:rPr>
                <w:rFonts w:eastAsia="Calibri"/>
                <w:szCs w:val="22"/>
                <w:lang w:eastAsia="zh-CN"/>
              </w:rPr>
            </w:pPr>
            <w:r>
              <w:rPr>
                <w:rFonts w:eastAsia="Calibri"/>
                <w:szCs w:val="22"/>
              </w:rPr>
              <w:t>11016</w:t>
            </w:r>
          </w:p>
        </w:tc>
        <w:tc>
          <w:tcPr>
            <w:tcW w:w="0" w:type="auto"/>
            <w:tcBorders>
              <w:top w:val="single" w:sz="4" w:space="0" w:color="auto"/>
              <w:left w:val="single" w:sz="4" w:space="0" w:color="auto"/>
              <w:bottom w:val="single" w:sz="4" w:space="0" w:color="auto"/>
              <w:right w:val="single" w:sz="4" w:space="0" w:color="auto"/>
            </w:tcBorders>
            <w:vAlign w:val="center"/>
          </w:tcPr>
          <w:p w14:paraId="3987E61A" w14:textId="77777777" w:rsidR="0054360A" w:rsidRDefault="0054360A" w:rsidP="0049107A">
            <w:pPr>
              <w:pStyle w:val="TAC"/>
              <w:rPr>
                <w:rFonts w:eastAsia="Calibri"/>
                <w:szCs w:val="22"/>
              </w:rPr>
            </w:pPr>
            <w:r>
              <w:rPr>
                <w:rFonts w:eastAsia="Calibri"/>
                <w:szCs w:val="22"/>
              </w:rPr>
              <w:t>22536</w:t>
            </w:r>
          </w:p>
        </w:tc>
        <w:tc>
          <w:tcPr>
            <w:tcW w:w="0" w:type="auto"/>
            <w:tcBorders>
              <w:top w:val="single" w:sz="4" w:space="0" w:color="auto"/>
              <w:left w:val="single" w:sz="4" w:space="0" w:color="auto"/>
              <w:bottom w:val="single" w:sz="4" w:space="0" w:color="auto"/>
              <w:right w:val="single" w:sz="4" w:space="0" w:color="auto"/>
            </w:tcBorders>
            <w:vAlign w:val="center"/>
          </w:tcPr>
          <w:p w14:paraId="2D9349B0" w14:textId="77777777" w:rsidR="0054360A" w:rsidRDefault="0054360A" w:rsidP="0049107A">
            <w:pPr>
              <w:pStyle w:val="TAC"/>
              <w:rPr>
                <w:rFonts w:eastAsia="Calibri"/>
                <w:szCs w:val="22"/>
              </w:rPr>
            </w:pPr>
            <w:r>
              <w:rPr>
                <w:rFonts w:eastAsia="Calibri"/>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067EC167" w14:textId="77777777" w:rsidR="0054360A" w:rsidRDefault="0054360A" w:rsidP="0049107A">
            <w:pPr>
              <w:pStyle w:val="TAC"/>
              <w:rPr>
                <w:rFonts w:eastAsia="Calibri"/>
                <w:szCs w:val="22"/>
              </w:rPr>
            </w:pPr>
            <w:r>
              <w:rPr>
                <w:rFonts w:eastAsia="Calibri"/>
                <w:lang w:eastAsia="zh-CN"/>
              </w:rPr>
              <w:t>45096</w:t>
            </w:r>
          </w:p>
        </w:tc>
      </w:tr>
      <w:tr w:rsidR="0054360A" w14:paraId="2F045221"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ABC4B" w14:textId="77777777" w:rsidR="0054360A" w:rsidRDefault="0054360A" w:rsidP="0049107A">
            <w:pPr>
              <w:pStyle w:val="TAC"/>
              <w:rPr>
                <w:rFonts w:eastAsia="Calibri"/>
                <w:szCs w:val="22"/>
                <w:lang w:eastAsia="zh-CN"/>
              </w:rPr>
            </w:pPr>
            <w:r>
              <w:rPr>
                <w:rFonts w:eastAsia="Calibri"/>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66496" w14:textId="77777777" w:rsidR="0054360A" w:rsidRDefault="0054360A" w:rsidP="0049107A">
            <w:pPr>
              <w:pStyle w:val="TAC"/>
              <w:rPr>
                <w:rFonts w:eastAsia="Calibri"/>
                <w:szCs w:val="22"/>
                <w:lang w:eastAsia="zh-CN"/>
              </w:rPr>
            </w:pPr>
            <w:r>
              <w:rPr>
                <w:rFonts w:eastAsia="Calibri"/>
                <w:lang w:eastAsia="en-GB"/>
              </w:rPr>
              <w:t xml:space="preserve">1.4766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D9214" w14:textId="77777777" w:rsidR="0054360A" w:rsidRDefault="0054360A" w:rsidP="0049107A">
            <w:pPr>
              <w:pStyle w:val="TAC"/>
              <w:rPr>
                <w:rFonts w:eastAsia="Calibri"/>
                <w:szCs w:val="22"/>
                <w:lang w:eastAsia="zh-CN"/>
              </w:rPr>
            </w:pPr>
            <w:r>
              <w:rPr>
                <w:rFonts w:eastAsia="Calibri"/>
                <w:szCs w:val="22"/>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9DCF7" w14:textId="77777777" w:rsidR="0054360A" w:rsidRDefault="0054360A" w:rsidP="0049107A">
            <w:pPr>
              <w:pStyle w:val="TAC"/>
              <w:rPr>
                <w:rFonts w:eastAsia="Calibri"/>
                <w:szCs w:val="22"/>
                <w:lang w:eastAsia="zh-CN"/>
              </w:rPr>
            </w:pPr>
            <w:r>
              <w:rPr>
                <w:rFonts w:eastAsia="Calibri"/>
                <w:szCs w:val="22"/>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4E6EAA8C" w14:textId="77777777" w:rsidR="0054360A" w:rsidRDefault="0054360A" w:rsidP="0049107A">
            <w:pPr>
              <w:pStyle w:val="TAC"/>
              <w:rPr>
                <w:rFonts w:eastAsia="Calibri"/>
                <w:szCs w:val="22"/>
                <w:lang w:eastAsia="zh-CN"/>
              </w:rPr>
            </w:pPr>
            <w:r>
              <w:rPr>
                <w:rFonts w:eastAsia="Calibri"/>
                <w:szCs w:val="22"/>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0691AD41" w14:textId="77777777" w:rsidR="0054360A" w:rsidRDefault="0054360A" w:rsidP="0049107A">
            <w:pPr>
              <w:pStyle w:val="TAC"/>
              <w:rPr>
                <w:rFonts w:eastAsia="Calibri"/>
                <w:szCs w:val="22"/>
              </w:rPr>
            </w:pPr>
            <w:r>
              <w:rPr>
                <w:rFonts w:eastAsia="Calibri"/>
                <w:szCs w:val="22"/>
              </w:rPr>
              <w:t>37896</w:t>
            </w:r>
          </w:p>
        </w:tc>
        <w:tc>
          <w:tcPr>
            <w:tcW w:w="0" w:type="auto"/>
            <w:tcBorders>
              <w:top w:val="single" w:sz="4" w:space="0" w:color="auto"/>
              <w:left w:val="single" w:sz="4" w:space="0" w:color="auto"/>
              <w:bottom w:val="single" w:sz="4" w:space="0" w:color="auto"/>
              <w:right w:val="single" w:sz="4" w:space="0" w:color="auto"/>
            </w:tcBorders>
            <w:vAlign w:val="center"/>
          </w:tcPr>
          <w:p w14:paraId="1DB05BC6" w14:textId="77777777" w:rsidR="0054360A" w:rsidRDefault="0054360A" w:rsidP="0049107A">
            <w:pPr>
              <w:pStyle w:val="TAC"/>
              <w:rPr>
                <w:rFonts w:eastAsia="Calibri"/>
                <w:szCs w:val="22"/>
              </w:rPr>
            </w:pPr>
            <w:r>
              <w:rPr>
                <w:rFonts w:eastAsia="Calibri"/>
                <w:lang w:eastAsia="zh-CN"/>
              </w:rPr>
              <w:t>56368</w:t>
            </w:r>
          </w:p>
        </w:tc>
        <w:tc>
          <w:tcPr>
            <w:tcW w:w="0" w:type="auto"/>
            <w:tcBorders>
              <w:top w:val="single" w:sz="4" w:space="0" w:color="auto"/>
              <w:left w:val="single" w:sz="4" w:space="0" w:color="auto"/>
              <w:bottom w:val="single" w:sz="4" w:space="0" w:color="auto"/>
              <w:right w:val="single" w:sz="4" w:space="0" w:color="auto"/>
            </w:tcBorders>
            <w:vAlign w:val="center"/>
          </w:tcPr>
          <w:p w14:paraId="11BD8782" w14:textId="77777777" w:rsidR="0054360A" w:rsidRDefault="0054360A" w:rsidP="0049107A">
            <w:pPr>
              <w:pStyle w:val="TAC"/>
              <w:rPr>
                <w:rFonts w:eastAsia="Calibri"/>
                <w:szCs w:val="22"/>
              </w:rPr>
            </w:pPr>
            <w:r>
              <w:rPr>
                <w:rFonts w:eastAsia="Calibri"/>
                <w:lang w:eastAsia="zh-CN"/>
              </w:rPr>
              <w:t>75792</w:t>
            </w:r>
          </w:p>
        </w:tc>
      </w:tr>
      <w:tr w:rsidR="0054360A" w14:paraId="2513C48D"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95E7" w14:textId="77777777" w:rsidR="0054360A" w:rsidRDefault="0054360A" w:rsidP="0049107A">
            <w:pPr>
              <w:pStyle w:val="TAC"/>
              <w:rPr>
                <w:rFonts w:eastAsia="Calibri"/>
                <w:szCs w:val="22"/>
                <w:lang w:eastAsia="zh-CN"/>
              </w:rPr>
            </w:pPr>
            <w:r>
              <w:rPr>
                <w:rFonts w:eastAsia="Calibri"/>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6978F" w14:textId="77777777" w:rsidR="0054360A" w:rsidRDefault="0054360A" w:rsidP="0049107A">
            <w:pPr>
              <w:pStyle w:val="TAC"/>
              <w:rPr>
                <w:rFonts w:eastAsia="Calibri"/>
                <w:szCs w:val="22"/>
                <w:lang w:eastAsia="zh-CN"/>
              </w:rPr>
            </w:pPr>
            <w:r>
              <w:rPr>
                <w:rFonts w:eastAsia="Calibri"/>
                <w:lang w:eastAsia="en-GB"/>
              </w:rPr>
              <w:t xml:space="preserve">1.9141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11E38" w14:textId="77777777" w:rsidR="0054360A" w:rsidRDefault="0054360A" w:rsidP="0049107A">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18F2"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D36C426" w14:textId="77777777" w:rsidR="0054360A" w:rsidRDefault="0054360A" w:rsidP="0049107A">
            <w:pPr>
              <w:pStyle w:val="TAC"/>
              <w:rPr>
                <w:rFonts w:eastAsia="Calibri"/>
                <w:szCs w:val="22"/>
                <w:lang w:eastAsia="zh-CN"/>
              </w:rPr>
            </w:pPr>
            <w:r>
              <w:rPr>
                <w:rFonts w:eastAsia="Calibri"/>
                <w:szCs w:val="22"/>
              </w:rPr>
              <w:t>24576</w:t>
            </w:r>
          </w:p>
        </w:tc>
        <w:tc>
          <w:tcPr>
            <w:tcW w:w="0" w:type="auto"/>
            <w:tcBorders>
              <w:top w:val="single" w:sz="4" w:space="0" w:color="auto"/>
              <w:left w:val="single" w:sz="4" w:space="0" w:color="auto"/>
              <w:bottom w:val="single" w:sz="4" w:space="0" w:color="auto"/>
              <w:right w:val="single" w:sz="4" w:space="0" w:color="auto"/>
            </w:tcBorders>
            <w:vAlign w:val="center"/>
          </w:tcPr>
          <w:p w14:paraId="590F9D2D" w14:textId="77777777" w:rsidR="0054360A" w:rsidRDefault="0054360A" w:rsidP="0049107A">
            <w:pPr>
              <w:pStyle w:val="TAC"/>
              <w:rPr>
                <w:rFonts w:eastAsia="Calibri"/>
                <w:szCs w:val="22"/>
              </w:rPr>
            </w:pPr>
            <w:r>
              <w:rPr>
                <w:rFonts w:eastAsia="Calibri"/>
                <w:szCs w:val="22"/>
              </w:rPr>
              <w:t>49176</w:t>
            </w:r>
          </w:p>
        </w:tc>
        <w:tc>
          <w:tcPr>
            <w:tcW w:w="0" w:type="auto"/>
            <w:tcBorders>
              <w:top w:val="single" w:sz="4" w:space="0" w:color="auto"/>
              <w:left w:val="single" w:sz="4" w:space="0" w:color="auto"/>
              <w:bottom w:val="single" w:sz="4" w:space="0" w:color="auto"/>
              <w:right w:val="single" w:sz="4" w:space="0" w:color="auto"/>
            </w:tcBorders>
            <w:vAlign w:val="center"/>
          </w:tcPr>
          <w:p w14:paraId="470DAA1A" w14:textId="77777777" w:rsidR="0054360A" w:rsidRDefault="0054360A" w:rsidP="0049107A">
            <w:pPr>
              <w:pStyle w:val="TAC"/>
              <w:rPr>
                <w:rFonts w:eastAsia="Calibri"/>
                <w:szCs w:val="22"/>
              </w:rPr>
            </w:pPr>
            <w:r>
              <w:rPr>
                <w:rFonts w:eastAsia="Calibri"/>
                <w:lang w:eastAsia="zh-CN"/>
              </w:rPr>
              <w:t>73776</w:t>
            </w:r>
          </w:p>
        </w:tc>
        <w:tc>
          <w:tcPr>
            <w:tcW w:w="0" w:type="auto"/>
            <w:tcBorders>
              <w:top w:val="single" w:sz="4" w:space="0" w:color="auto"/>
              <w:left w:val="single" w:sz="4" w:space="0" w:color="auto"/>
              <w:bottom w:val="single" w:sz="4" w:space="0" w:color="auto"/>
              <w:right w:val="single" w:sz="4" w:space="0" w:color="auto"/>
            </w:tcBorders>
            <w:vAlign w:val="center"/>
          </w:tcPr>
          <w:p w14:paraId="724390B8" w14:textId="77777777" w:rsidR="0054360A" w:rsidRDefault="0054360A" w:rsidP="0049107A">
            <w:pPr>
              <w:pStyle w:val="TAC"/>
              <w:rPr>
                <w:rFonts w:eastAsia="Calibri"/>
                <w:szCs w:val="22"/>
              </w:rPr>
            </w:pPr>
            <w:r>
              <w:rPr>
                <w:rFonts w:eastAsia="Calibri"/>
                <w:lang w:eastAsia="zh-CN"/>
              </w:rPr>
              <w:t>98376</w:t>
            </w:r>
          </w:p>
        </w:tc>
      </w:tr>
      <w:tr w:rsidR="0054360A" w14:paraId="1E57785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829AC" w14:textId="77777777" w:rsidR="0054360A" w:rsidRDefault="0054360A" w:rsidP="0049107A">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353CB" w14:textId="77777777" w:rsidR="0054360A" w:rsidRDefault="0054360A" w:rsidP="0049107A">
            <w:pPr>
              <w:pStyle w:val="TAC"/>
              <w:rPr>
                <w:rFonts w:eastAsia="Calibri"/>
                <w:szCs w:val="22"/>
                <w:lang w:eastAsia="zh-CN"/>
              </w:rPr>
            </w:pPr>
            <w:r>
              <w:rPr>
                <w:rFonts w:eastAsia="Calibri"/>
                <w:lang w:eastAsia="en-GB"/>
              </w:rPr>
              <w:t xml:space="preserve">2.4063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28850" w14:textId="77777777" w:rsidR="0054360A" w:rsidRDefault="0054360A" w:rsidP="0049107A">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2F51"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1288107E" w14:textId="77777777" w:rsidR="0054360A" w:rsidRDefault="0054360A" w:rsidP="0049107A">
            <w:pPr>
              <w:pStyle w:val="TAC"/>
              <w:rPr>
                <w:rFonts w:eastAsia="Calibri"/>
                <w:szCs w:val="22"/>
                <w:lang w:eastAsia="zh-CN"/>
              </w:rPr>
            </w:pPr>
            <w:r>
              <w:rPr>
                <w:rFonts w:eastAsia="Calibri"/>
                <w:szCs w:val="22"/>
              </w:rPr>
              <w:t>30728</w:t>
            </w:r>
          </w:p>
        </w:tc>
        <w:tc>
          <w:tcPr>
            <w:tcW w:w="0" w:type="auto"/>
            <w:tcBorders>
              <w:top w:val="single" w:sz="4" w:space="0" w:color="auto"/>
              <w:left w:val="single" w:sz="4" w:space="0" w:color="auto"/>
              <w:bottom w:val="single" w:sz="4" w:space="0" w:color="auto"/>
              <w:right w:val="single" w:sz="4" w:space="0" w:color="auto"/>
            </w:tcBorders>
            <w:vAlign w:val="center"/>
          </w:tcPr>
          <w:p w14:paraId="08ED71FE" w14:textId="77777777" w:rsidR="0054360A" w:rsidRDefault="0054360A" w:rsidP="0049107A">
            <w:pPr>
              <w:pStyle w:val="TAC"/>
              <w:rPr>
                <w:rFonts w:eastAsia="Calibri"/>
                <w:szCs w:val="22"/>
              </w:rPr>
            </w:pPr>
            <w:r>
              <w:rPr>
                <w:rFonts w:eastAsia="Calibri"/>
                <w:szCs w:val="22"/>
              </w:rPr>
              <w:t>61480</w:t>
            </w:r>
          </w:p>
        </w:tc>
        <w:tc>
          <w:tcPr>
            <w:tcW w:w="0" w:type="auto"/>
            <w:tcBorders>
              <w:top w:val="single" w:sz="4" w:space="0" w:color="auto"/>
              <w:left w:val="single" w:sz="4" w:space="0" w:color="auto"/>
              <w:bottom w:val="single" w:sz="4" w:space="0" w:color="auto"/>
              <w:right w:val="single" w:sz="4" w:space="0" w:color="auto"/>
            </w:tcBorders>
            <w:vAlign w:val="center"/>
          </w:tcPr>
          <w:p w14:paraId="183AC3F0" w14:textId="77777777" w:rsidR="0054360A" w:rsidRDefault="0054360A" w:rsidP="0049107A">
            <w:pPr>
              <w:pStyle w:val="TAC"/>
              <w:rPr>
                <w:rFonts w:eastAsia="Calibri"/>
                <w:szCs w:val="22"/>
              </w:rPr>
            </w:pPr>
            <w:r>
              <w:rPr>
                <w:rFonts w:eastAsia="Calibri"/>
                <w:lang w:eastAsia="zh-CN"/>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217B9D8A" w14:textId="77777777" w:rsidR="0054360A" w:rsidRDefault="0054360A" w:rsidP="0049107A">
            <w:pPr>
              <w:pStyle w:val="TAC"/>
              <w:rPr>
                <w:rFonts w:eastAsia="Calibri"/>
                <w:szCs w:val="22"/>
              </w:rPr>
            </w:pPr>
            <w:r>
              <w:rPr>
                <w:rFonts w:eastAsia="Calibri"/>
                <w:lang w:eastAsia="zh-CN"/>
              </w:rPr>
              <w:t>122976</w:t>
            </w:r>
          </w:p>
        </w:tc>
      </w:tr>
      <w:tr w:rsidR="0054360A" w14:paraId="4DED2DD9"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FBCAE" w14:textId="77777777" w:rsidR="0054360A" w:rsidRDefault="0054360A" w:rsidP="0049107A">
            <w:pPr>
              <w:pStyle w:val="TAC"/>
              <w:rPr>
                <w:rFonts w:eastAsia="Calibri"/>
                <w:szCs w:val="22"/>
                <w:lang w:eastAsia="zh-CN"/>
              </w:rPr>
            </w:pPr>
            <w:r>
              <w:rPr>
                <w:rFonts w:eastAsia="Calibri"/>
                <w:szCs w:val="22"/>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1F5A" w14:textId="77777777" w:rsidR="0054360A" w:rsidRDefault="0054360A" w:rsidP="0049107A">
            <w:pPr>
              <w:pStyle w:val="TAC"/>
              <w:rPr>
                <w:rFonts w:eastAsia="Calibri"/>
                <w:szCs w:val="22"/>
                <w:lang w:eastAsia="zh-CN"/>
              </w:rPr>
            </w:pPr>
            <w:r>
              <w:rPr>
                <w:rFonts w:eastAsia="Calibri"/>
                <w:lang w:eastAsia="en-GB"/>
              </w:rPr>
              <w:t xml:space="preserve">2.7305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85C1" w14:textId="77777777" w:rsidR="0054360A" w:rsidRDefault="0054360A" w:rsidP="0049107A">
            <w:pPr>
              <w:pStyle w:val="TAC"/>
              <w:rPr>
                <w:rFonts w:eastAsia="Calibri"/>
                <w:szCs w:val="22"/>
                <w:lang w:eastAsia="zh-CN"/>
              </w:rPr>
            </w:pPr>
            <w:r>
              <w:rPr>
                <w:rFonts w:eastAsia="Calibri"/>
                <w:szCs w:val="22"/>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11096" w14:textId="77777777" w:rsidR="0054360A" w:rsidRDefault="0054360A" w:rsidP="0049107A">
            <w:pPr>
              <w:pStyle w:val="TAC"/>
              <w:rPr>
                <w:rFonts w:eastAsia="Calibri"/>
                <w:szCs w:val="22"/>
                <w:lang w:eastAsia="zh-CN"/>
              </w:rPr>
            </w:pPr>
            <w:r>
              <w:rPr>
                <w:rFonts w:eastAsia="Calibri"/>
                <w:szCs w:val="22"/>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79B60B4D" w14:textId="77777777" w:rsidR="0054360A" w:rsidRDefault="0054360A" w:rsidP="0049107A">
            <w:pPr>
              <w:pStyle w:val="TAC"/>
              <w:rPr>
                <w:rFonts w:eastAsia="Calibri"/>
                <w:szCs w:val="22"/>
                <w:lang w:eastAsia="zh-CN"/>
              </w:rPr>
            </w:pPr>
            <w:r>
              <w:rPr>
                <w:rFonts w:eastAsia="Calibri"/>
                <w:szCs w:val="22"/>
              </w:rPr>
              <w:t>34816</w:t>
            </w:r>
          </w:p>
        </w:tc>
        <w:tc>
          <w:tcPr>
            <w:tcW w:w="0" w:type="auto"/>
            <w:tcBorders>
              <w:top w:val="single" w:sz="4" w:space="0" w:color="auto"/>
              <w:left w:val="single" w:sz="4" w:space="0" w:color="auto"/>
              <w:bottom w:val="single" w:sz="4" w:space="0" w:color="auto"/>
              <w:right w:val="single" w:sz="4" w:space="0" w:color="auto"/>
            </w:tcBorders>
            <w:vAlign w:val="center"/>
          </w:tcPr>
          <w:p w14:paraId="57DC8DBF" w14:textId="77777777" w:rsidR="0054360A" w:rsidRDefault="0054360A" w:rsidP="0049107A">
            <w:pPr>
              <w:pStyle w:val="TAC"/>
              <w:rPr>
                <w:rFonts w:eastAsia="Calibri"/>
                <w:szCs w:val="22"/>
              </w:rPr>
            </w:pPr>
            <w:r>
              <w:rPr>
                <w:rFonts w:eastAsia="Calibri"/>
                <w:szCs w:val="22"/>
              </w:rPr>
              <w:t>69672</w:t>
            </w:r>
          </w:p>
        </w:tc>
        <w:tc>
          <w:tcPr>
            <w:tcW w:w="0" w:type="auto"/>
            <w:tcBorders>
              <w:top w:val="single" w:sz="4" w:space="0" w:color="auto"/>
              <w:left w:val="single" w:sz="4" w:space="0" w:color="auto"/>
              <w:bottom w:val="single" w:sz="4" w:space="0" w:color="auto"/>
              <w:right w:val="single" w:sz="4" w:space="0" w:color="auto"/>
            </w:tcBorders>
            <w:vAlign w:val="center"/>
          </w:tcPr>
          <w:p w14:paraId="4336AD21" w14:textId="77777777" w:rsidR="0054360A" w:rsidRDefault="0054360A" w:rsidP="0049107A">
            <w:pPr>
              <w:pStyle w:val="TAC"/>
              <w:rPr>
                <w:rFonts w:eastAsia="Calibri"/>
                <w:szCs w:val="22"/>
              </w:rPr>
            </w:pPr>
            <w:r>
              <w:rPr>
                <w:rFonts w:eastAsia="Calibri"/>
                <w:lang w:eastAsia="zh-CN"/>
              </w:rPr>
              <w:t>104496</w:t>
            </w:r>
          </w:p>
        </w:tc>
        <w:tc>
          <w:tcPr>
            <w:tcW w:w="0" w:type="auto"/>
            <w:tcBorders>
              <w:top w:val="single" w:sz="4" w:space="0" w:color="auto"/>
              <w:left w:val="single" w:sz="4" w:space="0" w:color="auto"/>
              <w:bottom w:val="single" w:sz="4" w:space="0" w:color="auto"/>
              <w:right w:val="single" w:sz="4" w:space="0" w:color="auto"/>
            </w:tcBorders>
            <w:vAlign w:val="center"/>
          </w:tcPr>
          <w:p w14:paraId="239CB58A" w14:textId="77777777" w:rsidR="0054360A" w:rsidRDefault="0054360A" w:rsidP="0049107A">
            <w:pPr>
              <w:pStyle w:val="TAC"/>
              <w:rPr>
                <w:rFonts w:eastAsia="Calibri"/>
                <w:szCs w:val="22"/>
              </w:rPr>
            </w:pPr>
            <w:r>
              <w:rPr>
                <w:rFonts w:eastAsia="Calibri"/>
                <w:lang w:eastAsia="zh-CN"/>
              </w:rPr>
              <w:t>139376</w:t>
            </w:r>
          </w:p>
        </w:tc>
      </w:tr>
      <w:tr w:rsidR="0054360A" w14:paraId="37F2AA29"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4B8F2" w14:textId="77777777" w:rsidR="0054360A" w:rsidRDefault="0054360A" w:rsidP="0049107A">
            <w:pPr>
              <w:pStyle w:val="TAC"/>
              <w:rPr>
                <w:rFonts w:eastAsia="Calibri"/>
                <w:szCs w:val="22"/>
                <w:lang w:eastAsia="zh-CN"/>
              </w:rPr>
            </w:pPr>
            <w:r>
              <w:rPr>
                <w:rFonts w:eastAsia="Calibri"/>
                <w:szCs w:val="22"/>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F0F6" w14:textId="77777777" w:rsidR="0054360A" w:rsidRDefault="0054360A" w:rsidP="0049107A">
            <w:pPr>
              <w:pStyle w:val="TAC"/>
              <w:rPr>
                <w:rFonts w:eastAsia="Calibri"/>
                <w:szCs w:val="22"/>
                <w:lang w:eastAsia="zh-CN"/>
              </w:rPr>
            </w:pPr>
            <w:r>
              <w:rPr>
                <w:rFonts w:eastAsia="Calibri"/>
                <w:lang w:eastAsia="en-GB"/>
              </w:rPr>
              <w:t xml:space="preserve">3.3223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3C70F" w14:textId="77777777" w:rsidR="0054360A" w:rsidRDefault="0054360A" w:rsidP="0049107A">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8568"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542C365" w14:textId="77777777" w:rsidR="0054360A" w:rsidRDefault="0054360A" w:rsidP="0049107A">
            <w:pPr>
              <w:pStyle w:val="TAC"/>
              <w:rPr>
                <w:rFonts w:eastAsia="Calibri"/>
                <w:szCs w:val="22"/>
                <w:lang w:eastAsia="zh-CN"/>
              </w:rPr>
            </w:pPr>
            <w:r>
              <w:rPr>
                <w:rFonts w:eastAsia="Calibri"/>
                <w:szCs w:val="22"/>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5D4EC0A6" w14:textId="77777777" w:rsidR="0054360A" w:rsidRDefault="0054360A" w:rsidP="0049107A">
            <w:pPr>
              <w:pStyle w:val="TAC"/>
              <w:rPr>
                <w:rFonts w:eastAsia="Calibri"/>
                <w:szCs w:val="22"/>
              </w:rPr>
            </w:pPr>
            <w:r>
              <w:rPr>
                <w:rFonts w:eastAsia="Calibri"/>
                <w:szCs w:val="22"/>
              </w:rPr>
              <w:t>83976</w:t>
            </w:r>
          </w:p>
        </w:tc>
        <w:tc>
          <w:tcPr>
            <w:tcW w:w="0" w:type="auto"/>
            <w:tcBorders>
              <w:top w:val="single" w:sz="4" w:space="0" w:color="auto"/>
              <w:left w:val="single" w:sz="4" w:space="0" w:color="auto"/>
              <w:bottom w:val="single" w:sz="4" w:space="0" w:color="auto"/>
              <w:right w:val="single" w:sz="4" w:space="0" w:color="auto"/>
            </w:tcBorders>
            <w:vAlign w:val="center"/>
          </w:tcPr>
          <w:p w14:paraId="31417AAB" w14:textId="77777777" w:rsidR="0054360A" w:rsidRDefault="0054360A" w:rsidP="0049107A">
            <w:pPr>
              <w:pStyle w:val="TAC"/>
              <w:rPr>
                <w:rFonts w:eastAsia="Calibri"/>
                <w:szCs w:val="22"/>
              </w:rPr>
            </w:pPr>
            <w:r>
              <w:rPr>
                <w:rFonts w:eastAsia="Calibri"/>
                <w:lang w:eastAsia="zh-CN"/>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80BCE35" w14:textId="77777777" w:rsidR="0054360A" w:rsidRDefault="0054360A" w:rsidP="0049107A">
            <w:pPr>
              <w:pStyle w:val="TAC"/>
              <w:rPr>
                <w:rFonts w:eastAsia="Calibri"/>
                <w:szCs w:val="22"/>
              </w:rPr>
            </w:pPr>
            <w:r>
              <w:rPr>
                <w:rFonts w:eastAsia="Calibri"/>
                <w:lang w:eastAsia="zh-CN"/>
              </w:rPr>
              <w:t>167976</w:t>
            </w:r>
          </w:p>
        </w:tc>
      </w:tr>
      <w:tr w:rsidR="0054360A" w14:paraId="2252DA78"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76B7BD" w14:textId="77777777" w:rsidR="0054360A" w:rsidRDefault="0054360A" w:rsidP="0049107A">
            <w:pPr>
              <w:pStyle w:val="TAC"/>
              <w:rPr>
                <w:rFonts w:eastAsia="Calibri"/>
                <w:szCs w:val="22"/>
                <w:lang w:eastAsia="zh-CN"/>
              </w:rPr>
            </w:pPr>
            <w:r>
              <w:rPr>
                <w:rFonts w:eastAsia="Calibri"/>
                <w:szCs w:val="22"/>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3CD7D" w14:textId="77777777" w:rsidR="0054360A" w:rsidRDefault="0054360A" w:rsidP="0049107A">
            <w:pPr>
              <w:pStyle w:val="TAC"/>
              <w:rPr>
                <w:rFonts w:eastAsia="Calibri"/>
                <w:szCs w:val="22"/>
                <w:lang w:eastAsia="zh-CN"/>
              </w:rPr>
            </w:pPr>
            <w:r>
              <w:rPr>
                <w:rFonts w:eastAsia="Calibri"/>
                <w:lang w:eastAsia="en-GB"/>
              </w:rPr>
              <w:t xml:space="preserve">3.9023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F09C0" w14:textId="77777777" w:rsidR="0054360A" w:rsidRDefault="0054360A" w:rsidP="0049107A">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06AE"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27B2BD7" w14:textId="77777777" w:rsidR="0054360A" w:rsidRDefault="0054360A" w:rsidP="0049107A">
            <w:pPr>
              <w:pStyle w:val="TAC"/>
              <w:rPr>
                <w:rFonts w:eastAsia="Calibri"/>
                <w:szCs w:val="22"/>
                <w:lang w:eastAsia="zh-CN"/>
              </w:rPr>
            </w:pPr>
            <w:r>
              <w:rPr>
                <w:rFonts w:eastAsia="Calibri"/>
                <w:szCs w:val="22"/>
              </w:rPr>
              <w:t>49176</w:t>
            </w:r>
          </w:p>
        </w:tc>
        <w:tc>
          <w:tcPr>
            <w:tcW w:w="0" w:type="auto"/>
            <w:tcBorders>
              <w:top w:val="single" w:sz="4" w:space="0" w:color="auto"/>
              <w:left w:val="single" w:sz="4" w:space="0" w:color="auto"/>
              <w:bottom w:val="single" w:sz="4" w:space="0" w:color="auto"/>
              <w:right w:val="single" w:sz="4" w:space="0" w:color="auto"/>
            </w:tcBorders>
            <w:vAlign w:val="center"/>
          </w:tcPr>
          <w:p w14:paraId="4A4D7680" w14:textId="77777777" w:rsidR="0054360A" w:rsidRDefault="0054360A" w:rsidP="0049107A">
            <w:pPr>
              <w:pStyle w:val="TAC"/>
              <w:rPr>
                <w:rFonts w:eastAsia="Calibri"/>
                <w:szCs w:val="22"/>
              </w:rPr>
            </w:pPr>
            <w:r>
              <w:rPr>
                <w:rFonts w:eastAsia="Calibri"/>
                <w:szCs w:val="22"/>
              </w:rPr>
              <w:t>98376</w:t>
            </w:r>
          </w:p>
        </w:tc>
        <w:tc>
          <w:tcPr>
            <w:tcW w:w="0" w:type="auto"/>
            <w:tcBorders>
              <w:top w:val="single" w:sz="4" w:space="0" w:color="auto"/>
              <w:left w:val="single" w:sz="4" w:space="0" w:color="auto"/>
              <w:bottom w:val="single" w:sz="4" w:space="0" w:color="auto"/>
              <w:right w:val="single" w:sz="4" w:space="0" w:color="auto"/>
            </w:tcBorders>
            <w:vAlign w:val="center"/>
          </w:tcPr>
          <w:p w14:paraId="18C7EA77" w14:textId="77777777" w:rsidR="0054360A" w:rsidRDefault="0054360A" w:rsidP="0049107A">
            <w:pPr>
              <w:pStyle w:val="TAC"/>
              <w:rPr>
                <w:rFonts w:eastAsia="Calibri"/>
                <w:szCs w:val="22"/>
              </w:rPr>
            </w:pPr>
            <w:r>
              <w:rPr>
                <w:rFonts w:eastAsia="Calibri"/>
                <w:lang w:eastAsia="zh-CN"/>
              </w:rPr>
              <w:t>147576</w:t>
            </w:r>
          </w:p>
        </w:tc>
        <w:tc>
          <w:tcPr>
            <w:tcW w:w="0" w:type="auto"/>
            <w:tcBorders>
              <w:top w:val="single" w:sz="4" w:space="0" w:color="auto"/>
              <w:left w:val="single" w:sz="4" w:space="0" w:color="auto"/>
              <w:bottom w:val="single" w:sz="4" w:space="0" w:color="auto"/>
              <w:right w:val="single" w:sz="4" w:space="0" w:color="auto"/>
            </w:tcBorders>
            <w:vAlign w:val="center"/>
          </w:tcPr>
          <w:p w14:paraId="487A992B" w14:textId="77777777" w:rsidR="0054360A" w:rsidRDefault="0054360A" w:rsidP="0049107A">
            <w:pPr>
              <w:pStyle w:val="TAC"/>
              <w:rPr>
                <w:rFonts w:eastAsia="Calibri"/>
                <w:szCs w:val="22"/>
              </w:rPr>
            </w:pPr>
            <w:r>
              <w:rPr>
                <w:rFonts w:eastAsia="Calibri"/>
                <w:lang w:eastAsia="zh-CN"/>
              </w:rPr>
              <w:t>196776</w:t>
            </w:r>
          </w:p>
        </w:tc>
      </w:tr>
      <w:tr w:rsidR="0054360A" w14:paraId="34BE184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93EAE2" w14:textId="77777777" w:rsidR="0054360A" w:rsidRDefault="0054360A" w:rsidP="0049107A">
            <w:pPr>
              <w:pStyle w:val="TAC"/>
              <w:rPr>
                <w:rFonts w:eastAsia="Calibri"/>
                <w:szCs w:val="22"/>
                <w:lang w:eastAsia="zh-CN"/>
              </w:rPr>
            </w:pPr>
            <w:r>
              <w:rPr>
                <w:rFonts w:eastAsia="Calibri"/>
                <w:szCs w:val="22"/>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6D045" w14:textId="77777777" w:rsidR="0054360A" w:rsidRDefault="0054360A" w:rsidP="0049107A">
            <w:pPr>
              <w:pStyle w:val="TAC"/>
              <w:rPr>
                <w:rFonts w:eastAsia="Calibri"/>
                <w:szCs w:val="22"/>
                <w:lang w:eastAsia="zh-CN"/>
              </w:rPr>
            </w:pPr>
            <w:r>
              <w:rPr>
                <w:rFonts w:eastAsia="Calibri"/>
                <w:lang w:eastAsia="en-GB"/>
              </w:rPr>
              <w:t xml:space="preserve">4.5234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0BDAF" w14:textId="77777777" w:rsidR="0054360A" w:rsidRDefault="0054360A" w:rsidP="0049107A">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BB84"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672B81BB" w14:textId="77777777" w:rsidR="0054360A" w:rsidRDefault="0054360A" w:rsidP="0049107A">
            <w:pPr>
              <w:pStyle w:val="TAC"/>
              <w:rPr>
                <w:rFonts w:eastAsia="Calibri"/>
                <w:szCs w:val="22"/>
                <w:lang w:eastAsia="zh-CN"/>
              </w:rPr>
            </w:pPr>
            <w:r>
              <w:rPr>
                <w:rFonts w:eastAsia="Calibri"/>
                <w:szCs w:val="22"/>
              </w:rPr>
              <w:t>57376</w:t>
            </w:r>
          </w:p>
        </w:tc>
        <w:tc>
          <w:tcPr>
            <w:tcW w:w="0" w:type="auto"/>
            <w:tcBorders>
              <w:top w:val="single" w:sz="4" w:space="0" w:color="auto"/>
              <w:left w:val="single" w:sz="4" w:space="0" w:color="auto"/>
              <w:bottom w:val="single" w:sz="4" w:space="0" w:color="auto"/>
              <w:right w:val="single" w:sz="4" w:space="0" w:color="auto"/>
            </w:tcBorders>
            <w:vAlign w:val="center"/>
          </w:tcPr>
          <w:p w14:paraId="0B1CC76A" w14:textId="77777777" w:rsidR="0054360A" w:rsidRDefault="0054360A" w:rsidP="0049107A">
            <w:pPr>
              <w:pStyle w:val="TAC"/>
              <w:rPr>
                <w:rFonts w:eastAsia="Calibri"/>
                <w:szCs w:val="22"/>
              </w:rPr>
            </w:pPr>
            <w:r>
              <w:rPr>
                <w:rFonts w:eastAsia="Calibri"/>
                <w:szCs w:val="22"/>
              </w:rPr>
              <w:t>114776</w:t>
            </w:r>
          </w:p>
        </w:tc>
        <w:tc>
          <w:tcPr>
            <w:tcW w:w="0" w:type="auto"/>
            <w:tcBorders>
              <w:top w:val="single" w:sz="4" w:space="0" w:color="auto"/>
              <w:left w:val="single" w:sz="4" w:space="0" w:color="auto"/>
              <w:bottom w:val="single" w:sz="4" w:space="0" w:color="auto"/>
              <w:right w:val="single" w:sz="4" w:space="0" w:color="auto"/>
            </w:tcBorders>
            <w:vAlign w:val="center"/>
          </w:tcPr>
          <w:p w14:paraId="6A1AF73C" w14:textId="77777777" w:rsidR="0054360A" w:rsidRDefault="0054360A" w:rsidP="0049107A">
            <w:pPr>
              <w:pStyle w:val="TAC"/>
              <w:rPr>
                <w:rFonts w:eastAsia="Calibri"/>
                <w:szCs w:val="22"/>
              </w:rPr>
            </w:pPr>
            <w:r>
              <w:rPr>
                <w:rFonts w:eastAsia="Calibri"/>
                <w:lang w:eastAsia="zh-CN"/>
              </w:rPr>
              <w:t>172176</w:t>
            </w:r>
          </w:p>
        </w:tc>
        <w:tc>
          <w:tcPr>
            <w:tcW w:w="0" w:type="auto"/>
            <w:tcBorders>
              <w:top w:val="single" w:sz="4" w:space="0" w:color="auto"/>
              <w:left w:val="single" w:sz="4" w:space="0" w:color="auto"/>
              <w:bottom w:val="single" w:sz="4" w:space="0" w:color="auto"/>
              <w:right w:val="single" w:sz="4" w:space="0" w:color="auto"/>
            </w:tcBorders>
            <w:vAlign w:val="center"/>
          </w:tcPr>
          <w:p w14:paraId="278BAED0" w14:textId="77777777" w:rsidR="0054360A" w:rsidRDefault="0054360A" w:rsidP="0049107A">
            <w:pPr>
              <w:pStyle w:val="TAC"/>
              <w:rPr>
                <w:rFonts w:eastAsia="Calibri"/>
                <w:szCs w:val="22"/>
              </w:rPr>
            </w:pPr>
            <w:r>
              <w:rPr>
                <w:rFonts w:eastAsia="Calibri"/>
                <w:lang w:eastAsia="zh-CN"/>
              </w:rPr>
              <w:t>229576</w:t>
            </w:r>
          </w:p>
        </w:tc>
      </w:tr>
      <w:tr w:rsidR="0054360A" w14:paraId="02AC25E9"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58CBE" w14:textId="77777777" w:rsidR="0054360A" w:rsidRDefault="0054360A" w:rsidP="0049107A">
            <w:pPr>
              <w:pStyle w:val="TAC"/>
              <w:rPr>
                <w:rFonts w:eastAsia="Calibri"/>
                <w:szCs w:val="22"/>
                <w:lang w:eastAsia="zh-CN"/>
              </w:rPr>
            </w:pPr>
            <w:r>
              <w:rPr>
                <w:rFonts w:eastAsia="Calibri"/>
                <w:szCs w:val="22"/>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53D05" w14:textId="77777777" w:rsidR="0054360A" w:rsidRDefault="0054360A" w:rsidP="0049107A">
            <w:pPr>
              <w:pStyle w:val="TAC"/>
              <w:rPr>
                <w:rFonts w:eastAsia="Calibri"/>
                <w:szCs w:val="22"/>
                <w:lang w:eastAsia="zh-CN"/>
              </w:rPr>
            </w:pPr>
            <w:r>
              <w:rPr>
                <w:rFonts w:eastAsia="Calibri"/>
                <w:lang w:eastAsia="en-GB"/>
              </w:rPr>
              <w:t xml:space="preserve">5.1152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ED84" w14:textId="77777777" w:rsidR="0054360A" w:rsidRDefault="0054360A" w:rsidP="0049107A">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AECD"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48C4E41C" w14:textId="77777777" w:rsidR="0054360A" w:rsidRDefault="0054360A" w:rsidP="0049107A">
            <w:pPr>
              <w:pStyle w:val="TAC"/>
              <w:rPr>
                <w:rFonts w:eastAsia="Calibri"/>
                <w:szCs w:val="22"/>
                <w:lang w:eastAsia="zh-CN"/>
              </w:rPr>
            </w:pPr>
            <w:r>
              <w:rPr>
                <w:rFonts w:eastAsia="Calibri"/>
                <w:szCs w:val="22"/>
              </w:rPr>
              <w:t>65576</w:t>
            </w:r>
          </w:p>
        </w:tc>
        <w:tc>
          <w:tcPr>
            <w:tcW w:w="0" w:type="auto"/>
            <w:tcBorders>
              <w:top w:val="single" w:sz="4" w:space="0" w:color="auto"/>
              <w:left w:val="single" w:sz="4" w:space="0" w:color="auto"/>
              <w:bottom w:val="single" w:sz="4" w:space="0" w:color="auto"/>
              <w:right w:val="single" w:sz="4" w:space="0" w:color="auto"/>
            </w:tcBorders>
            <w:vAlign w:val="center"/>
          </w:tcPr>
          <w:p w14:paraId="446FE6C1" w14:textId="77777777" w:rsidR="0054360A" w:rsidRDefault="0054360A" w:rsidP="0049107A">
            <w:pPr>
              <w:pStyle w:val="TAC"/>
              <w:rPr>
                <w:rFonts w:eastAsia="Calibri"/>
                <w:szCs w:val="22"/>
              </w:rPr>
            </w:pPr>
            <w:r>
              <w:rPr>
                <w:rFonts w:eastAsia="Calibri"/>
                <w:szCs w:val="22"/>
              </w:rPr>
              <w:t>131176</w:t>
            </w:r>
          </w:p>
        </w:tc>
        <w:tc>
          <w:tcPr>
            <w:tcW w:w="0" w:type="auto"/>
            <w:tcBorders>
              <w:top w:val="single" w:sz="4" w:space="0" w:color="auto"/>
              <w:left w:val="single" w:sz="4" w:space="0" w:color="auto"/>
              <w:bottom w:val="single" w:sz="4" w:space="0" w:color="auto"/>
              <w:right w:val="single" w:sz="4" w:space="0" w:color="auto"/>
            </w:tcBorders>
            <w:vAlign w:val="center"/>
          </w:tcPr>
          <w:p w14:paraId="13F45920" w14:textId="77777777" w:rsidR="0054360A" w:rsidRDefault="0054360A" w:rsidP="0049107A">
            <w:pPr>
              <w:pStyle w:val="TAC"/>
              <w:rPr>
                <w:rFonts w:eastAsia="Calibri"/>
                <w:szCs w:val="22"/>
              </w:rPr>
            </w:pPr>
            <w:r>
              <w:rPr>
                <w:rFonts w:eastAsia="Calibri"/>
                <w:lang w:eastAsia="zh-CN"/>
              </w:rPr>
              <w:t>196776</w:t>
            </w:r>
          </w:p>
        </w:tc>
        <w:tc>
          <w:tcPr>
            <w:tcW w:w="0" w:type="auto"/>
            <w:tcBorders>
              <w:top w:val="single" w:sz="4" w:space="0" w:color="auto"/>
              <w:left w:val="single" w:sz="4" w:space="0" w:color="auto"/>
              <w:bottom w:val="single" w:sz="4" w:space="0" w:color="auto"/>
              <w:right w:val="single" w:sz="4" w:space="0" w:color="auto"/>
            </w:tcBorders>
            <w:vAlign w:val="center"/>
          </w:tcPr>
          <w:p w14:paraId="200BE064" w14:textId="77777777" w:rsidR="0054360A" w:rsidRDefault="0054360A" w:rsidP="0049107A">
            <w:pPr>
              <w:pStyle w:val="TAC"/>
              <w:rPr>
                <w:rFonts w:eastAsia="Calibri"/>
                <w:szCs w:val="22"/>
              </w:rPr>
            </w:pPr>
            <w:r>
              <w:rPr>
                <w:rFonts w:eastAsia="Calibri"/>
                <w:lang w:eastAsia="zh-CN"/>
              </w:rPr>
              <w:t>262376</w:t>
            </w:r>
          </w:p>
        </w:tc>
      </w:tr>
      <w:tr w:rsidR="0054360A" w14:paraId="78096BED"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71D5C" w14:textId="77777777" w:rsidR="0054360A" w:rsidRDefault="0054360A" w:rsidP="0049107A">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E115D" w14:textId="77777777" w:rsidR="0054360A" w:rsidRDefault="0054360A" w:rsidP="0049107A">
            <w:pPr>
              <w:pStyle w:val="TAC"/>
              <w:rPr>
                <w:rFonts w:eastAsia="Calibri"/>
                <w:szCs w:val="22"/>
                <w:lang w:eastAsia="zh-CN"/>
              </w:rPr>
            </w:pPr>
            <w:r>
              <w:rPr>
                <w:rFonts w:eastAsia="Calibri"/>
                <w:lang w:eastAsia="en-GB"/>
              </w:rPr>
              <w:t xml:space="preserve">5.5547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CFD71" w14:textId="77777777" w:rsidR="0054360A" w:rsidRDefault="0054360A" w:rsidP="0049107A">
            <w:pPr>
              <w:pStyle w:val="TAC"/>
              <w:rPr>
                <w:rFonts w:eastAsia="Calibri"/>
                <w:szCs w:val="22"/>
                <w:lang w:eastAsia="zh-CN"/>
              </w:rPr>
            </w:pPr>
            <w:r>
              <w:rPr>
                <w:rFonts w:eastAsia="Calibri"/>
                <w:szCs w:val="22"/>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3BE07" w14:textId="77777777" w:rsidR="0054360A" w:rsidRDefault="0054360A" w:rsidP="0049107A">
            <w:pPr>
              <w:pStyle w:val="TAC"/>
              <w:rPr>
                <w:rFonts w:eastAsia="Calibri"/>
                <w:szCs w:val="22"/>
                <w:lang w:eastAsia="zh-CN"/>
              </w:rPr>
            </w:pPr>
            <w:r>
              <w:rPr>
                <w:rFonts w:eastAsia="Calibri"/>
                <w:szCs w:val="22"/>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6A8DF48C" w14:textId="77777777" w:rsidR="0054360A" w:rsidRDefault="0054360A" w:rsidP="0049107A">
            <w:pPr>
              <w:pStyle w:val="TAC"/>
              <w:rPr>
                <w:rFonts w:eastAsia="Calibri"/>
                <w:szCs w:val="22"/>
                <w:lang w:eastAsia="zh-CN"/>
              </w:rPr>
            </w:pPr>
            <w:r>
              <w:rPr>
                <w:rFonts w:eastAsia="Calibri"/>
                <w:szCs w:val="22"/>
              </w:rPr>
              <w:t>69672</w:t>
            </w:r>
          </w:p>
        </w:tc>
        <w:tc>
          <w:tcPr>
            <w:tcW w:w="0" w:type="auto"/>
            <w:tcBorders>
              <w:top w:val="single" w:sz="4" w:space="0" w:color="auto"/>
              <w:left w:val="single" w:sz="4" w:space="0" w:color="auto"/>
              <w:bottom w:val="single" w:sz="4" w:space="0" w:color="auto"/>
              <w:right w:val="single" w:sz="4" w:space="0" w:color="auto"/>
            </w:tcBorders>
            <w:vAlign w:val="center"/>
          </w:tcPr>
          <w:p w14:paraId="62EB8F2D" w14:textId="77777777" w:rsidR="0054360A" w:rsidRDefault="0054360A" w:rsidP="0049107A">
            <w:pPr>
              <w:pStyle w:val="TAC"/>
              <w:rPr>
                <w:rFonts w:eastAsia="Calibri"/>
                <w:szCs w:val="22"/>
              </w:rPr>
            </w:pPr>
            <w:r>
              <w:rPr>
                <w:rFonts w:eastAsia="Calibri"/>
                <w:szCs w:val="22"/>
              </w:rPr>
              <w:t>139376</w:t>
            </w:r>
          </w:p>
        </w:tc>
        <w:tc>
          <w:tcPr>
            <w:tcW w:w="0" w:type="auto"/>
            <w:tcBorders>
              <w:top w:val="single" w:sz="4" w:space="0" w:color="auto"/>
              <w:left w:val="single" w:sz="4" w:space="0" w:color="auto"/>
              <w:bottom w:val="single" w:sz="4" w:space="0" w:color="auto"/>
              <w:right w:val="single" w:sz="4" w:space="0" w:color="auto"/>
            </w:tcBorders>
            <w:vAlign w:val="center"/>
          </w:tcPr>
          <w:p w14:paraId="01E095E8" w14:textId="77777777" w:rsidR="0054360A" w:rsidRDefault="0054360A" w:rsidP="0049107A">
            <w:pPr>
              <w:pStyle w:val="TAC"/>
              <w:rPr>
                <w:rFonts w:eastAsia="Calibri"/>
                <w:szCs w:val="22"/>
              </w:rPr>
            </w:pPr>
            <w:r>
              <w:rPr>
                <w:rFonts w:eastAsia="Calibri"/>
                <w:lang w:eastAsia="zh-CN"/>
              </w:rPr>
              <w:t>213176</w:t>
            </w:r>
          </w:p>
        </w:tc>
        <w:tc>
          <w:tcPr>
            <w:tcW w:w="0" w:type="auto"/>
            <w:tcBorders>
              <w:top w:val="single" w:sz="4" w:space="0" w:color="auto"/>
              <w:left w:val="single" w:sz="4" w:space="0" w:color="auto"/>
              <w:bottom w:val="single" w:sz="4" w:space="0" w:color="auto"/>
              <w:right w:val="single" w:sz="4" w:space="0" w:color="auto"/>
            </w:tcBorders>
            <w:vAlign w:val="center"/>
          </w:tcPr>
          <w:p w14:paraId="1FE38F9E" w14:textId="77777777" w:rsidR="0054360A" w:rsidRDefault="0054360A" w:rsidP="0049107A">
            <w:pPr>
              <w:pStyle w:val="TAC"/>
              <w:rPr>
                <w:rFonts w:eastAsia="Calibri"/>
                <w:szCs w:val="22"/>
              </w:rPr>
            </w:pPr>
            <w:r>
              <w:rPr>
                <w:rFonts w:eastAsia="Calibri"/>
                <w:lang w:eastAsia="zh-CN"/>
              </w:rPr>
              <w:t>278776</w:t>
            </w:r>
          </w:p>
        </w:tc>
      </w:tr>
      <w:tr w:rsidR="0054360A" w14:paraId="736F2CE6"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7E578A" w14:textId="77777777" w:rsidR="0054360A" w:rsidRDefault="0054360A" w:rsidP="0049107A">
            <w:pPr>
              <w:pStyle w:val="TAC"/>
              <w:rPr>
                <w:rFonts w:eastAsia="Calibri"/>
                <w:szCs w:val="22"/>
                <w:lang w:eastAsia="zh-CN"/>
              </w:rPr>
            </w:pPr>
            <w:r>
              <w:rPr>
                <w:rFonts w:eastAsia="Calibri"/>
                <w:szCs w:val="22"/>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10719" w14:textId="77777777" w:rsidR="0054360A" w:rsidRDefault="0054360A" w:rsidP="0049107A">
            <w:pPr>
              <w:pStyle w:val="TAC"/>
              <w:rPr>
                <w:rFonts w:eastAsia="Calibri"/>
                <w:szCs w:val="22"/>
                <w:lang w:eastAsia="zh-CN"/>
              </w:rPr>
            </w:pPr>
            <w:r>
              <w:rPr>
                <w:rFonts w:eastAsia="Calibri"/>
              </w:rPr>
              <w:t>6.2266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A2C3C" w14:textId="77777777" w:rsidR="0054360A" w:rsidRDefault="0054360A" w:rsidP="0049107A">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F80C"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7B8BE71B" w14:textId="77777777" w:rsidR="0054360A" w:rsidRDefault="0054360A" w:rsidP="0049107A">
            <w:pPr>
              <w:pStyle w:val="TAC"/>
              <w:rPr>
                <w:rFonts w:eastAsia="Calibri"/>
                <w:szCs w:val="22"/>
                <w:lang w:eastAsia="zh-CN"/>
              </w:rPr>
            </w:pPr>
            <w:r>
              <w:rPr>
                <w:rFonts w:eastAsia="Calibri"/>
                <w:szCs w:val="22"/>
              </w:rPr>
              <w:t>79896</w:t>
            </w:r>
          </w:p>
        </w:tc>
        <w:tc>
          <w:tcPr>
            <w:tcW w:w="0" w:type="auto"/>
            <w:tcBorders>
              <w:top w:val="single" w:sz="4" w:space="0" w:color="auto"/>
              <w:left w:val="single" w:sz="4" w:space="0" w:color="auto"/>
              <w:bottom w:val="single" w:sz="4" w:space="0" w:color="auto"/>
              <w:right w:val="single" w:sz="4" w:space="0" w:color="auto"/>
            </w:tcBorders>
            <w:vAlign w:val="center"/>
          </w:tcPr>
          <w:p w14:paraId="412DF5AA" w14:textId="77777777" w:rsidR="0054360A" w:rsidRDefault="0054360A" w:rsidP="0049107A">
            <w:pPr>
              <w:pStyle w:val="TAC"/>
              <w:rPr>
                <w:rFonts w:eastAsia="Calibri"/>
                <w:szCs w:val="22"/>
              </w:rPr>
            </w:pPr>
            <w:r>
              <w:rPr>
                <w:rFonts w:eastAsia="Calibri"/>
                <w:szCs w:val="22"/>
              </w:rPr>
              <w:t>159880</w:t>
            </w:r>
          </w:p>
        </w:tc>
        <w:tc>
          <w:tcPr>
            <w:tcW w:w="0" w:type="auto"/>
            <w:tcBorders>
              <w:top w:val="single" w:sz="4" w:space="0" w:color="auto"/>
              <w:left w:val="single" w:sz="4" w:space="0" w:color="auto"/>
              <w:bottom w:val="single" w:sz="4" w:space="0" w:color="auto"/>
              <w:right w:val="single" w:sz="4" w:space="0" w:color="auto"/>
            </w:tcBorders>
            <w:vAlign w:val="center"/>
          </w:tcPr>
          <w:p w14:paraId="1B36422B" w14:textId="77777777" w:rsidR="0054360A" w:rsidRDefault="0054360A" w:rsidP="0049107A">
            <w:pPr>
              <w:pStyle w:val="TAC"/>
              <w:rPr>
                <w:rFonts w:eastAsia="Calibri"/>
                <w:szCs w:val="22"/>
              </w:rPr>
            </w:pPr>
            <w:r>
              <w:rPr>
                <w:rFonts w:eastAsia="Calibri"/>
                <w:lang w:eastAsia="zh-CN"/>
              </w:rPr>
              <w:t>237776</w:t>
            </w:r>
          </w:p>
        </w:tc>
        <w:tc>
          <w:tcPr>
            <w:tcW w:w="0" w:type="auto"/>
            <w:tcBorders>
              <w:top w:val="single" w:sz="4" w:space="0" w:color="auto"/>
              <w:left w:val="single" w:sz="4" w:space="0" w:color="auto"/>
              <w:bottom w:val="single" w:sz="4" w:space="0" w:color="auto"/>
              <w:right w:val="single" w:sz="4" w:space="0" w:color="auto"/>
            </w:tcBorders>
            <w:vAlign w:val="center"/>
          </w:tcPr>
          <w:p w14:paraId="0B952312" w14:textId="77777777" w:rsidR="0054360A" w:rsidRDefault="0054360A" w:rsidP="0049107A">
            <w:pPr>
              <w:pStyle w:val="TAC"/>
              <w:rPr>
                <w:rFonts w:eastAsia="Calibri"/>
                <w:szCs w:val="22"/>
              </w:rPr>
            </w:pPr>
            <w:r>
              <w:rPr>
                <w:rFonts w:eastAsia="Calibri"/>
                <w:lang w:eastAsia="zh-CN"/>
              </w:rPr>
              <w:t>319784</w:t>
            </w:r>
          </w:p>
        </w:tc>
      </w:tr>
      <w:tr w:rsidR="0054360A" w14:paraId="32F04E14"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A58B6" w14:textId="77777777" w:rsidR="0054360A" w:rsidRDefault="0054360A" w:rsidP="0049107A">
            <w:pPr>
              <w:pStyle w:val="TAC"/>
              <w:rPr>
                <w:rFonts w:eastAsia="Calibri"/>
                <w:szCs w:val="22"/>
                <w:lang w:eastAsia="zh-CN"/>
              </w:rPr>
            </w:pPr>
            <w:r>
              <w:rPr>
                <w:rFonts w:eastAsia="Calibri"/>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9F9FD" w14:textId="77777777" w:rsidR="0054360A" w:rsidRDefault="0054360A" w:rsidP="0049107A">
            <w:pPr>
              <w:pStyle w:val="TAC"/>
              <w:rPr>
                <w:rFonts w:eastAsia="Calibri"/>
                <w:szCs w:val="22"/>
                <w:lang w:eastAsia="zh-CN"/>
              </w:rPr>
            </w:pPr>
            <w:r>
              <w:rPr>
                <w:rFonts w:eastAsia="Calibri"/>
                <w:lang w:eastAsia="en-GB"/>
              </w:rPr>
              <w:t>6.91</w:t>
            </w:r>
            <w:r>
              <w:rPr>
                <w:rFonts w:eastAsia="Calibri"/>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81768" w14:textId="77777777" w:rsidR="0054360A" w:rsidRDefault="0054360A" w:rsidP="0049107A">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C8F8"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C88CA48" w14:textId="77777777" w:rsidR="0054360A" w:rsidRDefault="0054360A" w:rsidP="0049107A">
            <w:pPr>
              <w:pStyle w:val="TAC"/>
              <w:rPr>
                <w:rFonts w:eastAsia="Calibri"/>
                <w:szCs w:val="22"/>
                <w:lang w:eastAsia="zh-CN"/>
              </w:rPr>
            </w:pPr>
            <w:r>
              <w:rPr>
                <w:rFonts w:eastAsia="Calibri"/>
                <w:szCs w:val="22"/>
              </w:rPr>
              <w:t>88064</w:t>
            </w:r>
          </w:p>
        </w:tc>
        <w:tc>
          <w:tcPr>
            <w:tcW w:w="0" w:type="auto"/>
            <w:tcBorders>
              <w:top w:val="single" w:sz="4" w:space="0" w:color="auto"/>
              <w:left w:val="single" w:sz="4" w:space="0" w:color="auto"/>
              <w:bottom w:val="single" w:sz="4" w:space="0" w:color="auto"/>
              <w:right w:val="single" w:sz="4" w:space="0" w:color="auto"/>
            </w:tcBorders>
            <w:vAlign w:val="center"/>
          </w:tcPr>
          <w:p w14:paraId="76C4ED1E" w14:textId="77777777" w:rsidR="0054360A" w:rsidRDefault="0054360A" w:rsidP="0049107A">
            <w:pPr>
              <w:pStyle w:val="TAC"/>
              <w:rPr>
                <w:rFonts w:eastAsia="Calibri"/>
                <w:szCs w:val="22"/>
              </w:rPr>
            </w:pPr>
            <w:r>
              <w:rPr>
                <w:rFonts w:eastAsia="Calibri"/>
                <w:szCs w:val="22"/>
              </w:rPr>
              <w:t>176208</w:t>
            </w:r>
          </w:p>
        </w:tc>
        <w:tc>
          <w:tcPr>
            <w:tcW w:w="0" w:type="auto"/>
            <w:tcBorders>
              <w:top w:val="single" w:sz="4" w:space="0" w:color="auto"/>
              <w:left w:val="single" w:sz="4" w:space="0" w:color="auto"/>
              <w:bottom w:val="single" w:sz="4" w:space="0" w:color="auto"/>
              <w:right w:val="single" w:sz="4" w:space="0" w:color="auto"/>
            </w:tcBorders>
            <w:vAlign w:val="center"/>
          </w:tcPr>
          <w:p w14:paraId="7BC9843E" w14:textId="77777777" w:rsidR="0054360A" w:rsidRDefault="0054360A" w:rsidP="0049107A">
            <w:pPr>
              <w:pStyle w:val="TAC"/>
              <w:rPr>
                <w:rFonts w:eastAsia="Calibri"/>
                <w:szCs w:val="22"/>
              </w:rPr>
            </w:pPr>
            <w:r>
              <w:rPr>
                <w:rFonts w:eastAsia="Calibri"/>
                <w:lang w:eastAsia="zh-CN"/>
              </w:rPr>
              <w:t>262376</w:t>
            </w:r>
          </w:p>
        </w:tc>
        <w:tc>
          <w:tcPr>
            <w:tcW w:w="0" w:type="auto"/>
            <w:tcBorders>
              <w:top w:val="single" w:sz="4" w:space="0" w:color="auto"/>
              <w:left w:val="single" w:sz="4" w:space="0" w:color="auto"/>
              <w:bottom w:val="single" w:sz="4" w:space="0" w:color="auto"/>
              <w:right w:val="single" w:sz="4" w:space="0" w:color="auto"/>
            </w:tcBorders>
            <w:vAlign w:val="center"/>
          </w:tcPr>
          <w:p w14:paraId="7CE33189" w14:textId="77777777" w:rsidR="0054360A" w:rsidRDefault="0054360A" w:rsidP="0049107A">
            <w:pPr>
              <w:pStyle w:val="TAC"/>
              <w:rPr>
                <w:rFonts w:eastAsia="Calibri"/>
                <w:szCs w:val="22"/>
              </w:rPr>
            </w:pPr>
            <w:r>
              <w:rPr>
                <w:rFonts w:eastAsia="Calibri"/>
                <w:lang w:eastAsia="zh-CN"/>
              </w:rPr>
              <w:t>352440</w:t>
            </w:r>
          </w:p>
        </w:tc>
      </w:tr>
      <w:tr w:rsidR="0054360A" w14:paraId="4D31EFB7"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F0321A" w14:textId="77777777" w:rsidR="0054360A" w:rsidRDefault="0054360A" w:rsidP="0049107A">
            <w:pPr>
              <w:pStyle w:val="TAC"/>
              <w:rPr>
                <w:rFonts w:eastAsia="Calibri"/>
                <w:szCs w:val="22"/>
                <w:lang w:eastAsia="zh-CN"/>
              </w:rPr>
            </w:pPr>
            <w:r>
              <w:rPr>
                <w:rFonts w:eastAsia="Calibri"/>
                <w:szCs w:val="22"/>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EEB4E" w14:textId="77777777" w:rsidR="0054360A" w:rsidRDefault="0054360A" w:rsidP="0049107A">
            <w:pPr>
              <w:pStyle w:val="TAC"/>
              <w:rPr>
                <w:rFonts w:eastAsia="Calibri"/>
                <w:szCs w:val="22"/>
                <w:lang w:eastAsia="zh-CN"/>
              </w:rPr>
            </w:pPr>
            <w:r>
              <w:rPr>
                <w:rFonts w:eastAsia="Calibri"/>
                <w:lang w:eastAsia="en-GB"/>
              </w:rPr>
              <w:t xml:space="preserve">7.4063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603B4" w14:textId="77777777" w:rsidR="0054360A" w:rsidRDefault="0054360A" w:rsidP="0049107A">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C73C"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00604781" w14:textId="77777777" w:rsidR="0054360A" w:rsidRDefault="0054360A" w:rsidP="0049107A">
            <w:pPr>
              <w:pStyle w:val="TAC"/>
              <w:rPr>
                <w:rFonts w:eastAsia="Calibri"/>
                <w:szCs w:val="22"/>
                <w:lang w:eastAsia="zh-CN"/>
              </w:rPr>
            </w:pPr>
            <w:r>
              <w:rPr>
                <w:rFonts w:eastAsia="Calibri"/>
                <w:szCs w:val="22"/>
              </w:rPr>
              <w:t>94248</w:t>
            </w:r>
          </w:p>
        </w:tc>
        <w:tc>
          <w:tcPr>
            <w:tcW w:w="0" w:type="auto"/>
            <w:tcBorders>
              <w:top w:val="single" w:sz="4" w:space="0" w:color="auto"/>
              <w:left w:val="single" w:sz="4" w:space="0" w:color="auto"/>
              <w:bottom w:val="single" w:sz="4" w:space="0" w:color="auto"/>
              <w:right w:val="single" w:sz="4" w:space="0" w:color="auto"/>
            </w:tcBorders>
            <w:vAlign w:val="center"/>
          </w:tcPr>
          <w:p w14:paraId="08A3D956" w14:textId="77777777" w:rsidR="0054360A" w:rsidRDefault="0054360A" w:rsidP="0049107A">
            <w:pPr>
              <w:pStyle w:val="TAC"/>
              <w:rPr>
                <w:rFonts w:eastAsia="Calibri"/>
                <w:szCs w:val="22"/>
              </w:rPr>
            </w:pPr>
            <w:r>
              <w:rPr>
                <w:rFonts w:eastAsia="Calibri"/>
                <w:szCs w:val="22"/>
              </w:rPr>
              <w:t>188576</w:t>
            </w:r>
          </w:p>
        </w:tc>
        <w:tc>
          <w:tcPr>
            <w:tcW w:w="0" w:type="auto"/>
            <w:tcBorders>
              <w:top w:val="single" w:sz="4" w:space="0" w:color="auto"/>
              <w:left w:val="single" w:sz="4" w:space="0" w:color="auto"/>
              <w:bottom w:val="single" w:sz="4" w:space="0" w:color="auto"/>
              <w:right w:val="single" w:sz="4" w:space="0" w:color="auto"/>
            </w:tcBorders>
            <w:vAlign w:val="center"/>
          </w:tcPr>
          <w:p w14:paraId="10D577F0" w14:textId="77777777" w:rsidR="0054360A" w:rsidRDefault="0054360A" w:rsidP="0049107A">
            <w:pPr>
              <w:pStyle w:val="TAC"/>
              <w:rPr>
                <w:rFonts w:eastAsia="Calibri"/>
                <w:szCs w:val="22"/>
              </w:rPr>
            </w:pPr>
            <w:r>
              <w:rPr>
                <w:rFonts w:eastAsia="Calibri"/>
                <w:lang w:eastAsia="zh-CN"/>
              </w:rPr>
              <w:t>278776</w:t>
            </w:r>
          </w:p>
        </w:tc>
        <w:tc>
          <w:tcPr>
            <w:tcW w:w="0" w:type="auto"/>
            <w:tcBorders>
              <w:top w:val="single" w:sz="4" w:space="0" w:color="auto"/>
              <w:left w:val="single" w:sz="4" w:space="0" w:color="auto"/>
              <w:bottom w:val="single" w:sz="4" w:space="0" w:color="auto"/>
              <w:right w:val="single" w:sz="4" w:space="0" w:color="auto"/>
            </w:tcBorders>
            <w:vAlign w:val="center"/>
          </w:tcPr>
          <w:p w14:paraId="6866DCCF" w14:textId="77777777" w:rsidR="0054360A" w:rsidRDefault="0054360A" w:rsidP="0049107A">
            <w:pPr>
              <w:pStyle w:val="TAC"/>
              <w:rPr>
                <w:rFonts w:eastAsia="Calibri"/>
                <w:szCs w:val="22"/>
              </w:rPr>
            </w:pPr>
            <w:r>
              <w:rPr>
                <w:rFonts w:eastAsia="Calibri"/>
                <w:lang w:eastAsia="zh-CN"/>
              </w:rPr>
              <w:t>376896</w:t>
            </w:r>
          </w:p>
        </w:tc>
      </w:tr>
      <w:tr w:rsidR="0054360A" w14:paraId="3EEE4324" w14:textId="77777777" w:rsidTr="0049107A">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41303BD" w14:textId="08831E57" w:rsidR="004C32EB" w:rsidRDefault="0054360A" w:rsidP="004C32EB">
            <w:pPr>
              <w:pStyle w:val="TAL"/>
            </w:pPr>
            <w:r>
              <w:t>Note 1:</w:t>
            </w:r>
            <w:r>
              <w:tab/>
              <w:t xml:space="preserve">Number of DMRS </w:t>
            </w:r>
            <w:r>
              <w:rPr>
                <w:lang w:eastAsia="zh-CN"/>
              </w:rPr>
              <w:t>REs</w:t>
            </w:r>
            <w:r>
              <w:t xml:space="preserve"> includes the overhead of the DM-RS CDM groups without data</w:t>
            </w:r>
            <w:r w:rsidR="004C32EB">
              <w:t>.</w:t>
            </w:r>
          </w:p>
          <w:p w14:paraId="0FC6210A" w14:textId="6B7C8BFB" w:rsidR="0054360A" w:rsidRDefault="004C32EB" w:rsidP="004C32EB">
            <w:pPr>
              <w:pStyle w:val="TAL"/>
            </w:pPr>
            <w:r w:rsidRPr="00F83B33">
              <w:rPr>
                <w:highlight w:val="yellow"/>
              </w:rPr>
              <w:t>Note 2:</w:t>
            </w:r>
            <w:r w:rsidRPr="00F83B33">
              <w:rPr>
                <w:highlight w:val="yellow"/>
              </w:rPr>
              <w:tab/>
            </w:r>
            <w:r w:rsidRPr="00F83B33">
              <w:rPr>
                <w:rFonts w:eastAsia="Yu Mincho"/>
                <w:highlight w:val="yellow"/>
              </w:rPr>
              <w:t>PDSCH is only scheduled on slots which are full DL.</w:t>
            </w:r>
          </w:p>
        </w:tc>
      </w:tr>
    </w:tbl>
    <w:p w14:paraId="559292FE" w14:textId="77777777" w:rsidR="0054360A" w:rsidRDefault="0054360A" w:rsidP="0054360A">
      <w:pPr>
        <w:rPr>
          <w:lang w:val="nb-NO" w:eastAsia="en-GB"/>
        </w:rPr>
      </w:pPr>
    </w:p>
    <w:p w14:paraId="4D862C11" w14:textId="2AB8B410" w:rsidR="002C132A" w:rsidRPr="002C132A" w:rsidRDefault="002C132A" w:rsidP="002C132A">
      <w:pPr>
        <w:pStyle w:val="TH"/>
        <w:rPr>
          <w:highlight w:val="yellow"/>
        </w:rPr>
      </w:pPr>
      <w:r w:rsidRPr="002C132A">
        <w:rPr>
          <w:highlight w:val="yellow"/>
        </w:rPr>
        <w:t>Table A.3.5-</w:t>
      </w:r>
      <w:r>
        <w:rPr>
          <w:highlight w:val="yellow"/>
        </w:rPr>
        <w:t>2</w:t>
      </w:r>
      <w:r w:rsidRPr="002C132A">
        <w:rPr>
          <w:highlight w:val="yellow"/>
        </w:rPr>
        <w:t xml:space="preserve">: Fixed Reference Channels for FR1 PMI reporting </w:t>
      </w:r>
      <w:r w:rsidRPr="002C132A">
        <w:rPr>
          <w:rFonts w:eastAsia="Malgun Gothic"/>
          <w:highlight w:val="yellow"/>
        </w:rPr>
        <w:t>(</w:t>
      </w:r>
      <w:r w:rsidRPr="002C132A">
        <w:rPr>
          <w:highlight w:val="yellow"/>
          <w:lang w:eastAsia="zh-CN"/>
        </w:rPr>
        <w:t>16QAM</w:t>
      </w:r>
      <w:r w:rsidRPr="002C132A">
        <w:rPr>
          <w:rFonts w:eastAsia="Malgun Gothic"/>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gridCol w:w="1218"/>
      </w:tblGrid>
      <w:tr w:rsidR="002C132A" w:rsidRPr="002C132A" w14:paraId="10E6F74A"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F556E61" w14:textId="77777777" w:rsidR="002C132A" w:rsidRPr="002C132A" w:rsidRDefault="002C132A" w:rsidP="002C132A">
            <w:pPr>
              <w:pStyle w:val="TAH"/>
              <w:rPr>
                <w:highlight w:val="yellow"/>
              </w:rPr>
            </w:pPr>
            <w:r w:rsidRPr="002C132A">
              <w:rPr>
                <w:highlight w:val="yellow"/>
              </w:rPr>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7B784FC8" w14:textId="6FB5C161" w:rsidR="002C132A" w:rsidRPr="002C132A" w:rsidRDefault="002C132A" w:rsidP="002C132A">
            <w:pPr>
              <w:pStyle w:val="TAH"/>
              <w:rPr>
                <w:highlight w:val="yellow"/>
                <w:lang w:eastAsia="zh-CN"/>
              </w:rPr>
            </w:pPr>
            <w:r w:rsidRPr="002C132A">
              <w:rPr>
                <w:highlight w:val="yellow"/>
                <w:lang w:eastAsia="zh-CN"/>
              </w:rPr>
              <w:t>M-FR1-A.3.</w:t>
            </w:r>
            <w:r>
              <w:rPr>
                <w:highlight w:val="yellow"/>
                <w:lang w:eastAsia="zh-CN"/>
              </w:rPr>
              <w:t>5</w:t>
            </w:r>
            <w:r w:rsidRPr="002C132A">
              <w:rPr>
                <w:highlight w:val="yellow"/>
                <w:lang w:eastAsia="zh-CN"/>
              </w:rPr>
              <w:t>-</w:t>
            </w:r>
            <w:r>
              <w:rPr>
                <w:highlight w:val="yellow"/>
                <w:lang w:eastAsia="zh-CN"/>
              </w:rPr>
              <w:t>5</w:t>
            </w:r>
          </w:p>
        </w:tc>
        <w:tc>
          <w:tcPr>
            <w:tcW w:w="1218" w:type="dxa"/>
            <w:tcBorders>
              <w:top w:val="single" w:sz="4" w:space="0" w:color="auto"/>
              <w:left w:val="single" w:sz="4" w:space="0" w:color="auto"/>
              <w:bottom w:val="single" w:sz="4" w:space="0" w:color="auto"/>
              <w:right w:val="single" w:sz="4" w:space="0" w:color="auto"/>
            </w:tcBorders>
            <w:vAlign w:val="center"/>
          </w:tcPr>
          <w:p w14:paraId="5199B5F9" w14:textId="316213E5" w:rsidR="002C132A" w:rsidRPr="002C132A" w:rsidRDefault="002C132A" w:rsidP="002C132A">
            <w:pPr>
              <w:pStyle w:val="TAH"/>
              <w:rPr>
                <w:highlight w:val="yellow"/>
                <w:lang w:eastAsia="zh-CN"/>
              </w:rPr>
            </w:pPr>
            <w:r w:rsidRPr="002C132A">
              <w:rPr>
                <w:highlight w:val="yellow"/>
                <w:lang w:eastAsia="zh-CN"/>
              </w:rPr>
              <w:t>M-FR1-A.3.</w:t>
            </w:r>
            <w:r>
              <w:rPr>
                <w:highlight w:val="yellow"/>
                <w:lang w:eastAsia="zh-CN"/>
              </w:rPr>
              <w:t>5</w:t>
            </w:r>
            <w:r w:rsidRPr="002C132A">
              <w:rPr>
                <w:highlight w:val="yellow"/>
                <w:lang w:eastAsia="zh-CN"/>
              </w:rPr>
              <w:t>-</w:t>
            </w:r>
            <w:r>
              <w:rPr>
                <w:highlight w:val="yellow"/>
                <w:lang w:eastAsia="zh-CN"/>
              </w:rPr>
              <w:t>6</w:t>
            </w:r>
          </w:p>
        </w:tc>
      </w:tr>
      <w:tr w:rsidR="002C132A" w:rsidRPr="002C132A" w14:paraId="298C96C9"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7A97F98" w14:textId="77777777" w:rsidR="002C132A" w:rsidRPr="002C132A" w:rsidRDefault="002C132A" w:rsidP="002C132A">
            <w:pPr>
              <w:pStyle w:val="TAC"/>
              <w:rPr>
                <w:highlight w:val="yellow"/>
                <w:lang w:eastAsia="zh-CN"/>
              </w:rPr>
            </w:pPr>
            <w:r w:rsidRPr="002C132A">
              <w:rPr>
                <w:highlight w:val="yellow"/>
              </w:rPr>
              <w:t>Channel bandwidth</w:t>
            </w:r>
            <w:r w:rsidRPr="002C132A">
              <w:rPr>
                <w:szCs w:val="18"/>
                <w:highlight w:val="yellow"/>
                <w:lang w:val="sv-FI"/>
              </w:rPr>
              <w:t xml:space="preserve"> </w:t>
            </w:r>
            <w:r w:rsidRPr="002C132A">
              <w:rPr>
                <w:szCs w:val="18"/>
                <w:highlight w:val="yellow"/>
              </w:rPr>
              <w:t>(</w:t>
            </w:r>
            <w:r w:rsidRPr="002C132A">
              <w:rPr>
                <w:rFonts w:hint="eastAsia"/>
                <w:highlight w:val="yellow"/>
                <w:lang w:eastAsia="zh-CN"/>
              </w:rPr>
              <w:t>M</w:t>
            </w:r>
            <w:r w:rsidRPr="002C132A">
              <w:rPr>
                <w:highlight w:val="yellow"/>
                <w:lang w:eastAsia="zh-CN"/>
              </w:rPr>
              <w:t>Hz</w:t>
            </w:r>
            <w:r w:rsidRPr="002C132A">
              <w:rPr>
                <w:szCs w:val="18"/>
                <w:highlight w:val="yellow"/>
              </w:rPr>
              <w:t>)</w:t>
            </w:r>
          </w:p>
        </w:tc>
        <w:tc>
          <w:tcPr>
            <w:tcW w:w="1218" w:type="dxa"/>
            <w:tcBorders>
              <w:top w:val="single" w:sz="4" w:space="0" w:color="auto"/>
              <w:left w:val="single" w:sz="4" w:space="0" w:color="auto"/>
              <w:bottom w:val="single" w:sz="4" w:space="0" w:color="auto"/>
              <w:right w:val="single" w:sz="4" w:space="0" w:color="auto"/>
            </w:tcBorders>
            <w:vAlign w:val="center"/>
          </w:tcPr>
          <w:p w14:paraId="0C90960E" w14:textId="77777777" w:rsidR="002C132A" w:rsidRPr="002C132A" w:rsidRDefault="002C132A" w:rsidP="002C132A">
            <w:pPr>
              <w:pStyle w:val="TAC"/>
              <w:rPr>
                <w:highlight w:val="yellow"/>
                <w:lang w:eastAsia="zh-CN"/>
              </w:rPr>
            </w:pPr>
            <w:r w:rsidRPr="002C132A">
              <w:rPr>
                <w:highlight w:val="yellow"/>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21D95488" w14:textId="77777777" w:rsidR="002C132A" w:rsidRPr="002C132A" w:rsidRDefault="002C132A" w:rsidP="002C132A">
            <w:pPr>
              <w:pStyle w:val="TAC"/>
              <w:rPr>
                <w:highlight w:val="yellow"/>
                <w:lang w:eastAsia="zh-CN"/>
              </w:rPr>
            </w:pPr>
            <w:r w:rsidRPr="002C132A">
              <w:rPr>
                <w:highlight w:val="yellow"/>
                <w:lang w:eastAsia="zh-CN"/>
              </w:rPr>
              <w:t>40</w:t>
            </w:r>
          </w:p>
        </w:tc>
      </w:tr>
      <w:tr w:rsidR="002C132A" w:rsidRPr="002C132A" w14:paraId="21487EE0"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1816B66" w14:textId="77777777" w:rsidR="002C132A" w:rsidRPr="002C132A" w:rsidRDefault="002C132A" w:rsidP="002C132A">
            <w:pPr>
              <w:pStyle w:val="TAC"/>
              <w:rPr>
                <w:highlight w:val="yellow"/>
              </w:rPr>
            </w:pPr>
            <w:r w:rsidRPr="002C132A">
              <w:rPr>
                <w:szCs w:val="18"/>
                <w:highlight w:val="yellow"/>
              </w:rPr>
              <w:t>Subcarrier spacing</w:t>
            </w:r>
            <w:r w:rsidRPr="002C132A">
              <w:rPr>
                <w:szCs w:val="18"/>
                <w:highlight w:val="yellow"/>
                <w:lang w:val="sv-FI"/>
              </w:rPr>
              <w:t xml:space="preserve"> </w:t>
            </w:r>
            <w:r w:rsidRPr="002C132A">
              <w:rPr>
                <w:szCs w:val="18"/>
                <w:highlight w:val="yellow"/>
              </w:rPr>
              <w:t>(</w:t>
            </w:r>
            <w:r w:rsidRPr="002C132A">
              <w:rPr>
                <w:rFonts w:hint="eastAsia"/>
                <w:highlight w:val="yellow"/>
                <w:lang w:eastAsia="zh-CN"/>
              </w:rPr>
              <w:t>k</w:t>
            </w:r>
            <w:r w:rsidRPr="002C132A">
              <w:rPr>
                <w:highlight w:val="yellow"/>
                <w:lang w:eastAsia="zh-CN"/>
              </w:rPr>
              <w:t>Hz</w:t>
            </w:r>
            <w:r w:rsidRPr="002C132A">
              <w:rPr>
                <w:szCs w:val="18"/>
                <w:highlight w:val="yellow"/>
              </w:rPr>
              <w:t>)</w:t>
            </w:r>
          </w:p>
        </w:tc>
        <w:tc>
          <w:tcPr>
            <w:tcW w:w="1218" w:type="dxa"/>
            <w:tcBorders>
              <w:top w:val="single" w:sz="4" w:space="0" w:color="auto"/>
              <w:left w:val="single" w:sz="4" w:space="0" w:color="auto"/>
              <w:bottom w:val="single" w:sz="4" w:space="0" w:color="auto"/>
              <w:right w:val="single" w:sz="4" w:space="0" w:color="auto"/>
            </w:tcBorders>
            <w:vAlign w:val="center"/>
          </w:tcPr>
          <w:p w14:paraId="2D01DB62" w14:textId="77777777" w:rsidR="002C132A" w:rsidRPr="002C132A" w:rsidRDefault="002C132A" w:rsidP="002C132A">
            <w:pPr>
              <w:pStyle w:val="TAC"/>
              <w:rPr>
                <w:highlight w:val="yellow"/>
                <w:lang w:eastAsia="zh-CN"/>
              </w:rPr>
            </w:pPr>
            <w:r w:rsidRPr="002C132A">
              <w:rPr>
                <w:highlight w:val="yellow"/>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3B4A0256" w14:textId="77777777" w:rsidR="002C132A" w:rsidRPr="002C132A" w:rsidRDefault="002C132A" w:rsidP="002C132A">
            <w:pPr>
              <w:pStyle w:val="TAC"/>
              <w:rPr>
                <w:highlight w:val="yellow"/>
                <w:lang w:eastAsia="zh-CN"/>
              </w:rPr>
            </w:pPr>
            <w:r w:rsidRPr="002C132A">
              <w:rPr>
                <w:highlight w:val="yellow"/>
                <w:lang w:eastAsia="zh-CN"/>
              </w:rPr>
              <w:t>30</w:t>
            </w:r>
          </w:p>
        </w:tc>
      </w:tr>
      <w:tr w:rsidR="002C132A" w:rsidRPr="002C132A" w14:paraId="0AE15818"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53824D9" w14:textId="77777777" w:rsidR="002C132A" w:rsidRPr="002C132A" w:rsidRDefault="002C132A" w:rsidP="002C132A">
            <w:pPr>
              <w:pStyle w:val="TAC"/>
              <w:rPr>
                <w:highlight w:val="yellow"/>
                <w:lang w:eastAsia="zh-CN"/>
              </w:rPr>
            </w:pPr>
            <w:r w:rsidRPr="002C132A">
              <w:rPr>
                <w:szCs w:val="18"/>
                <w:highlight w:val="yellow"/>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05EA91FF" w14:textId="77777777" w:rsidR="002C132A" w:rsidRPr="002C132A" w:rsidRDefault="002C132A" w:rsidP="002C132A">
            <w:pPr>
              <w:pStyle w:val="TAC"/>
              <w:rPr>
                <w:highlight w:val="yellow"/>
                <w:lang w:eastAsia="zh-CN"/>
              </w:rPr>
            </w:pPr>
            <w:r w:rsidRPr="002C132A">
              <w:rPr>
                <w:highlight w:val="yellow"/>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12EF8C2D" w14:textId="77777777" w:rsidR="002C132A" w:rsidRPr="002C132A" w:rsidRDefault="002C132A" w:rsidP="002C132A">
            <w:pPr>
              <w:pStyle w:val="TAC"/>
              <w:rPr>
                <w:highlight w:val="yellow"/>
                <w:lang w:eastAsia="zh-CN"/>
              </w:rPr>
            </w:pPr>
            <w:r w:rsidRPr="002C132A">
              <w:rPr>
                <w:highlight w:val="yellow"/>
                <w:lang w:eastAsia="zh-CN"/>
              </w:rPr>
              <w:t>106</w:t>
            </w:r>
          </w:p>
        </w:tc>
      </w:tr>
      <w:tr w:rsidR="002C132A" w:rsidRPr="002C132A" w14:paraId="20881584"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1FD379C" w14:textId="77777777" w:rsidR="002C132A" w:rsidRPr="002C132A" w:rsidRDefault="002C132A" w:rsidP="002C132A">
            <w:pPr>
              <w:pStyle w:val="TAC"/>
              <w:rPr>
                <w:highlight w:val="yellow"/>
              </w:rPr>
            </w:pPr>
            <w:r w:rsidRPr="002C132A">
              <w:rPr>
                <w:szCs w:val="18"/>
                <w:highlight w:val="yellow"/>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6A4B198F" w14:textId="77777777" w:rsidR="002C132A" w:rsidRPr="002C132A" w:rsidRDefault="002C132A" w:rsidP="002C132A">
            <w:pPr>
              <w:pStyle w:val="TAC"/>
              <w:rPr>
                <w:highlight w:val="yellow"/>
                <w:lang w:eastAsia="zh-CN"/>
              </w:rPr>
            </w:pPr>
            <w:r w:rsidRPr="002C132A">
              <w:rPr>
                <w:rFonts w:hint="eastAsia"/>
                <w:highlight w:val="yellow"/>
                <w:lang w:eastAsia="zh-CN"/>
              </w:rPr>
              <w:t>1</w:t>
            </w:r>
            <w:r w:rsidRPr="002C132A">
              <w:rPr>
                <w:highlight w:val="yellow"/>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5E208480" w14:textId="77777777" w:rsidR="002C132A" w:rsidRPr="002C132A" w:rsidRDefault="002C132A" w:rsidP="002C132A">
            <w:pPr>
              <w:pStyle w:val="TAC"/>
              <w:rPr>
                <w:highlight w:val="yellow"/>
                <w:lang w:eastAsia="zh-CN"/>
              </w:rPr>
            </w:pPr>
            <w:r w:rsidRPr="002C132A">
              <w:rPr>
                <w:rFonts w:hint="eastAsia"/>
                <w:highlight w:val="yellow"/>
                <w:lang w:eastAsia="zh-CN"/>
              </w:rPr>
              <w:t>1</w:t>
            </w:r>
            <w:r w:rsidRPr="002C132A">
              <w:rPr>
                <w:highlight w:val="yellow"/>
                <w:lang w:eastAsia="zh-CN"/>
              </w:rPr>
              <w:t>2</w:t>
            </w:r>
          </w:p>
        </w:tc>
      </w:tr>
      <w:tr w:rsidR="002C132A" w:rsidRPr="002C132A" w14:paraId="775AFEB4"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FAE3BD3" w14:textId="77777777" w:rsidR="002C132A" w:rsidRPr="002C132A" w:rsidRDefault="002C132A" w:rsidP="002C132A">
            <w:pPr>
              <w:pStyle w:val="TAC"/>
              <w:rPr>
                <w:highlight w:val="yellow"/>
              </w:rPr>
            </w:pPr>
            <w:r w:rsidRPr="002C132A">
              <w:rPr>
                <w:szCs w:val="18"/>
                <w:highlight w:val="yellow"/>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7A39E371" w14:textId="77777777" w:rsidR="002C132A" w:rsidRPr="002C132A" w:rsidRDefault="002C132A" w:rsidP="002C132A">
            <w:pPr>
              <w:pStyle w:val="TAC"/>
              <w:rPr>
                <w:highlight w:val="yellow"/>
                <w:lang w:eastAsia="zh-CN"/>
              </w:rPr>
            </w:pPr>
            <w:r w:rsidRPr="002C132A">
              <w:rPr>
                <w:rFonts w:hint="eastAsia"/>
                <w:highlight w:val="yellow"/>
                <w:lang w:eastAsia="zh-CN"/>
              </w:rPr>
              <w:t>6</w:t>
            </w:r>
            <w:r w:rsidRPr="002C132A">
              <w:rPr>
                <w:highlight w:val="yellow"/>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19D7656E" w14:textId="77777777" w:rsidR="002C132A" w:rsidRPr="002C132A" w:rsidRDefault="002C132A" w:rsidP="002C132A">
            <w:pPr>
              <w:pStyle w:val="TAC"/>
              <w:rPr>
                <w:highlight w:val="yellow"/>
                <w:lang w:eastAsia="zh-CN"/>
              </w:rPr>
            </w:pPr>
            <w:r w:rsidRPr="002C132A">
              <w:rPr>
                <w:rFonts w:hint="eastAsia"/>
                <w:highlight w:val="yellow"/>
                <w:lang w:eastAsia="zh-CN"/>
              </w:rPr>
              <w:t>6</w:t>
            </w:r>
            <w:r w:rsidRPr="002C132A">
              <w:rPr>
                <w:highlight w:val="yellow"/>
                <w:lang w:eastAsia="zh-CN"/>
              </w:rPr>
              <w:t>4QAM</w:t>
            </w:r>
          </w:p>
        </w:tc>
      </w:tr>
      <w:tr w:rsidR="002C132A" w:rsidRPr="002C132A" w14:paraId="3A362EDD"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8EA461C" w14:textId="77777777" w:rsidR="002C132A" w:rsidRPr="002C132A" w:rsidRDefault="002C132A" w:rsidP="002C132A">
            <w:pPr>
              <w:pStyle w:val="TAC"/>
              <w:rPr>
                <w:szCs w:val="22"/>
                <w:highlight w:val="yellow"/>
              </w:rPr>
            </w:pPr>
            <w:r w:rsidRPr="002C132A">
              <w:rPr>
                <w:szCs w:val="18"/>
                <w:highlight w:val="yellow"/>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4E9090CA" w14:textId="77777777" w:rsidR="002C132A" w:rsidRPr="002C132A" w:rsidRDefault="002C132A" w:rsidP="002C132A">
            <w:pPr>
              <w:pStyle w:val="TAC"/>
              <w:rPr>
                <w:highlight w:val="yellow"/>
                <w:lang w:eastAsia="zh-CN"/>
              </w:rPr>
            </w:pPr>
            <w:r w:rsidRPr="002C132A">
              <w:rPr>
                <w:rFonts w:hint="eastAsia"/>
                <w:highlight w:val="yellow"/>
                <w:lang w:eastAsia="zh-CN"/>
              </w:rPr>
              <w:t>1</w:t>
            </w:r>
            <w:r w:rsidRPr="002C132A">
              <w:rPr>
                <w:highlight w:val="yellow"/>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1B0F6F86" w14:textId="77777777" w:rsidR="002C132A" w:rsidRPr="002C132A" w:rsidRDefault="002C132A" w:rsidP="002C132A">
            <w:pPr>
              <w:pStyle w:val="TAC"/>
              <w:rPr>
                <w:highlight w:val="yellow"/>
                <w:lang w:eastAsia="zh-CN"/>
              </w:rPr>
            </w:pPr>
            <w:r w:rsidRPr="002C132A">
              <w:rPr>
                <w:rFonts w:hint="eastAsia"/>
                <w:highlight w:val="yellow"/>
                <w:lang w:eastAsia="zh-CN"/>
              </w:rPr>
              <w:t>1</w:t>
            </w:r>
            <w:r w:rsidRPr="002C132A">
              <w:rPr>
                <w:highlight w:val="yellow"/>
                <w:lang w:eastAsia="zh-CN"/>
              </w:rPr>
              <w:t>3</w:t>
            </w:r>
          </w:p>
        </w:tc>
      </w:tr>
      <w:tr w:rsidR="002C132A" w:rsidRPr="002C132A" w14:paraId="73AAD466"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BB09D31" w14:textId="77777777" w:rsidR="002C132A" w:rsidRPr="002C132A" w:rsidRDefault="002C132A" w:rsidP="002C132A">
            <w:pPr>
              <w:pStyle w:val="TAC"/>
              <w:rPr>
                <w:highlight w:val="yellow"/>
              </w:rPr>
            </w:pPr>
            <w:r w:rsidRPr="002C132A">
              <w:rPr>
                <w:szCs w:val="18"/>
                <w:highlight w:val="yellow"/>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518B3086" w14:textId="77777777" w:rsidR="002C132A" w:rsidRPr="002C132A" w:rsidRDefault="002C132A" w:rsidP="002C132A">
            <w:pPr>
              <w:pStyle w:val="TAC"/>
              <w:rPr>
                <w:highlight w:val="yellow"/>
                <w:lang w:eastAsia="zh-CN"/>
              </w:rPr>
            </w:pPr>
            <w:r w:rsidRPr="002C132A">
              <w:rPr>
                <w:highlight w:val="yellow"/>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63D168B5" w14:textId="77777777" w:rsidR="002C132A" w:rsidRPr="002C132A" w:rsidRDefault="002C132A" w:rsidP="002C132A">
            <w:pPr>
              <w:pStyle w:val="TAC"/>
              <w:rPr>
                <w:highlight w:val="yellow"/>
                <w:lang w:eastAsia="zh-CN"/>
              </w:rPr>
            </w:pPr>
            <w:r w:rsidRPr="002C132A">
              <w:rPr>
                <w:highlight w:val="yellow"/>
                <w:lang w:eastAsia="zh-CN"/>
              </w:rPr>
              <w:t>16QAM</w:t>
            </w:r>
          </w:p>
        </w:tc>
      </w:tr>
      <w:tr w:rsidR="002C132A" w:rsidRPr="002C132A" w14:paraId="6F9CF72B"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BA3356D" w14:textId="77777777" w:rsidR="002C132A" w:rsidRPr="002C132A" w:rsidRDefault="002C132A" w:rsidP="002C132A">
            <w:pPr>
              <w:pStyle w:val="TAC"/>
              <w:rPr>
                <w:highlight w:val="yellow"/>
              </w:rPr>
            </w:pPr>
            <w:r w:rsidRPr="002C132A">
              <w:rPr>
                <w:szCs w:val="18"/>
                <w:highlight w:val="yellow"/>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3F4597D9" w14:textId="77777777" w:rsidR="002C132A" w:rsidRPr="002C132A" w:rsidRDefault="002C132A" w:rsidP="002C132A">
            <w:pPr>
              <w:pStyle w:val="TAC"/>
              <w:rPr>
                <w:highlight w:val="yellow"/>
                <w:lang w:eastAsia="zh-CN"/>
              </w:rPr>
            </w:pPr>
            <w:r w:rsidRPr="002C132A">
              <w:rPr>
                <w:highlight w:val="yellow"/>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6BDF4668" w14:textId="77777777" w:rsidR="002C132A" w:rsidRPr="002C132A" w:rsidRDefault="002C132A" w:rsidP="002C132A">
            <w:pPr>
              <w:pStyle w:val="TAC"/>
              <w:rPr>
                <w:highlight w:val="yellow"/>
                <w:lang w:eastAsia="zh-CN"/>
              </w:rPr>
            </w:pPr>
            <w:r w:rsidRPr="002C132A">
              <w:rPr>
                <w:highlight w:val="yellow"/>
                <w:lang w:eastAsia="zh-CN"/>
              </w:rPr>
              <w:t>490/1024</w:t>
            </w:r>
          </w:p>
        </w:tc>
      </w:tr>
      <w:tr w:rsidR="002C132A" w:rsidRPr="002C132A" w14:paraId="0A786119"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3C32255" w14:textId="77777777" w:rsidR="002C132A" w:rsidRPr="002C132A" w:rsidRDefault="002C132A" w:rsidP="002C132A">
            <w:pPr>
              <w:pStyle w:val="TAC"/>
              <w:rPr>
                <w:highlight w:val="yellow"/>
                <w:lang w:eastAsia="zh-CN"/>
              </w:rPr>
            </w:pPr>
            <w:r w:rsidRPr="002C132A">
              <w:rPr>
                <w:szCs w:val="18"/>
                <w:highlight w:val="yellow"/>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2008FE82" w14:textId="77777777" w:rsidR="002C132A" w:rsidRPr="002C132A" w:rsidRDefault="002C132A" w:rsidP="002C132A">
            <w:pPr>
              <w:pStyle w:val="TAC"/>
              <w:rPr>
                <w:highlight w:val="yellow"/>
                <w:lang w:eastAsia="zh-CN"/>
              </w:rPr>
            </w:pPr>
            <w:r w:rsidRPr="002C132A">
              <w:rPr>
                <w:rFonts w:hint="eastAsia"/>
                <w:highlight w:val="yellow"/>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14187CCC" w14:textId="77777777" w:rsidR="002C132A" w:rsidRPr="002C132A" w:rsidRDefault="002C132A" w:rsidP="002C132A">
            <w:pPr>
              <w:pStyle w:val="TAC"/>
              <w:rPr>
                <w:highlight w:val="yellow"/>
                <w:lang w:eastAsia="zh-CN"/>
              </w:rPr>
            </w:pPr>
            <w:r w:rsidRPr="002C132A">
              <w:rPr>
                <w:highlight w:val="yellow"/>
                <w:lang w:eastAsia="zh-CN"/>
              </w:rPr>
              <w:t>2</w:t>
            </w:r>
          </w:p>
        </w:tc>
      </w:tr>
      <w:tr w:rsidR="002C132A" w:rsidRPr="002C132A" w14:paraId="7F30698A"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731BE65" w14:textId="77777777" w:rsidR="002C132A" w:rsidRPr="002C132A" w:rsidRDefault="002C132A" w:rsidP="002C132A">
            <w:pPr>
              <w:pStyle w:val="TAC"/>
              <w:rPr>
                <w:highlight w:val="yellow"/>
                <w:lang w:eastAsia="zh-CN"/>
              </w:rPr>
            </w:pPr>
            <w:r w:rsidRPr="002C132A">
              <w:rPr>
                <w:szCs w:val="18"/>
                <w:highlight w:val="yellow"/>
              </w:rPr>
              <w:t xml:space="preserve">Number of DMRS </w:t>
            </w:r>
            <w:r w:rsidRPr="002C132A">
              <w:rPr>
                <w:szCs w:val="18"/>
                <w:highlight w:val="yellow"/>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5A61F903" w14:textId="77777777" w:rsidR="002C132A" w:rsidRPr="002C132A" w:rsidRDefault="002C132A" w:rsidP="002C132A">
            <w:pPr>
              <w:pStyle w:val="TAC"/>
              <w:rPr>
                <w:highlight w:val="yellow"/>
                <w:lang w:eastAsia="zh-CN"/>
              </w:rPr>
            </w:pPr>
            <w:r w:rsidRPr="002C132A">
              <w:rPr>
                <w:highlight w:val="yellow"/>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7B9ADD80" w14:textId="77777777" w:rsidR="002C132A" w:rsidRPr="002C132A" w:rsidRDefault="002C132A" w:rsidP="002C132A">
            <w:pPr>
              <w:pStyle w:val="TAC"/>
              <w:rPr>
                <w:highlight w:val="yellow"/>
                <w:lang w:eastAsia="zh-CN"/>
              </w:rPr>
            </w:pPr>
            <w:r w:rsidRPr="002C132A">
              <w:rPr>
                <w:highlight w:val="yellow"/>
                <w:lang w:eastAsia="zh-CN"/>
              </w:rPr>
              <w:t>24</w:t>
            </w:r>
          </w:p>
        </w:tc>
      </w:tr>
      <w:tr w:rsidR="002C132A" w:rsidRPr="002C132A" w14:paraId="37B25E14"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F4DBEA7" w14:textId="77777777" w:rsidR="002C132A" w:rsidRPr="002C132A" w:rsidRDefault="002C132A" w:rsidP="002C132A">
            <w:pPr>
              <w:pStyle w:val="TAC"/>
              <w:rPr>
                <w:highlight w:val="yellow"/>
                <w:lang w:eastAsia="zh-CN"/>
              </w:rPr>
            </w:pPr>
            <w:r w:rsidRPr="002C132A">
              <w:rPr>
                <w:szCs w:val="18"/>
                <w:highlight w:val="yellow"/>
              </w:rPr>
              <w:t>Overhead</w:t>
            </w:r>
            <w:r w:rsidRPr="002C132A">
              <w:rPr>
                <w:szCs w:val="18"/>
                <w:highlight w:val="yellow"/>
                <w:lang w:val="en-US"/>
              </w:rPr>
              <w:t xml:space="preserve">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6497FFAE" w14:textId="77777777" w:rsidR="002C132A" w:rsidRPr="002C132A" w:rsidRDefault="002C132A" w:rsidP="002C132A">
            <w:pPr>
              <w:pStyle w:val="TAC"/>
              <w:rPr>
                <w:highlight w:val="yellow"/>
                <w:lang w:eastAsia="zh-CN"/>
              </w:rPr>
            </w:pPr>
            <w:r w:rsidRPr="002C132A">
              <w:rPr>
                <w:rFonts w:hint="eastAsia"/>
                <w:highlight w:val="yellow"/>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3638AF85" w14:textId="77777777" w:rsidR="002C132A" w:rsidRPr="002C132A" w:rsidRDefault="002C132A" w:rsidP="002C132A">
            <w:pPr>
              <w:pStyle w:val="TAC"/>
              <w:rPr>
                <w:highlight w:val="yellow"/>
                <w:lang w:eastAsia="zh-CN"/>
              </w:rPr>
            </w:pPr>
            <w:r w:rsidRPr="002C132A">
              <w:rPr>
                <w:rFonts w:hint="eastAsia"/>
                <w:highlight w:val="yellow"/>
                <w:lang w:eastAsia="zh-CN"/>
              </w:rPr>
              <w:t>0</w:t>
            </w:r>
          </w:p>
        </w:tc>
      </w:tr>
      <w:tr w:rsidR="002C132A" w:rsidRPr="002C132A" w14:paraId="171EA1BF"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0CFFA29" w14:textId="77777777" w:rsidR="002C132A" w:rsidRPr="002C132A" w:rsidRDefault="002C132A" w:rsidP="002C132A">
            <w:pPr>
              <w:pStyle w:val="TAC"/>
              <w:rPr>
                <w:highlight w:val="yellow"/>
              </w:rPr>
            </w:pPr>
            <w:r w:rsidRPr="002C132A">
              <w:rPr>
                <w:szCs w:val="18"/>
                <w:highlight w:val="yellow"/>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55BCC904" w14:textId="77777777" w:rsidR="002C132A" w:rsidRPr="002C132A" w:rsidRDefault="002C132A" w:rsidP="002C132A">
            <w:pPr>
              <w:pStyle w:val="TAC"/>
              <w:rPr>
                <w:highlight w:val="yellow"/>
                <w:lang w:eastAsia="zh-CN"/>
              </w:rPr>
            </w:pPr>
            <w:r w:rsidRPr="002C132A">
              <w:rPr>
                <w:rFonts w:hint="eastAsia"/>
                <w:highlight w:val="yellow"/>
                <w:lang w:eastAsia="zh-CN"/>
              </w:rPr>
              <w:t>2</w:t>
            </w:r>
            <w:r w:rsidRPr="002C132A">
              <w:rPr>
                <w:highlight w:val="yellow"/>
                <w:lang w:eastAsia="zh-CN"/>
              </w:rPr>
              <w:t>4576</w:t>
            </w:r>
          </w:p>
        </w:tc>
        <w:tc>
          <w:tcPr>
            <w:tcW w:w="1218" w:type="dxa"/>
            <w:tcBorders>
              <w:top w:val="single" w:sz="4" w:space="0" w:color="auto"/>
              <w:left w:val="single" w:sz="4" w:space="0" w:color="auto"/>
              <w:bottom w:val="single" w:sz="4" w:space="0" w:color="auto"/>
              <w:right w:val="single" w:sz="4" w:space="0" w:color="auto"/>
            </w:tcBorders>
            <w:vAlign w:val="center"/>
          </w:tcPr>
          <w:p w14:paraId="46787B4A" w14:textId="77777777" w:rsidR="002C132A" w:rsidRPr="002C132A" w:rsidRDefault="002C132A" w:rsidP="002C132A">
            <w:pPr>
              <w:pStyle w:val="TAC"/>
              <w:rPr>
                <w:highlight w:val="yellow"/>
                <w:lang w:eastAsia="zh-CN"/>
              </w:rPr>
            </w:pPr>
            <w:r w:rsidRPr="002C132A">
              <w:rPr>
                <w:highlight w:val="yellow"/>
                <w:lang w:eastAsia="zh-CN"/>
              </w:rPr>
              <w:t>49176</w:t>
            </w:r>
          </w:p>
        </w:tc>
      </w:tr>
      <w:tr w:rsidR="002C132A" w:rsidRPr="002C132A" w14:paraId="312EDAB3"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0D2FEA64" w14:textId="77777777" w:rsidR="002C132A" w:rsidRPr="002C132A" w:rsidRDefault="002C132A" w:rsidP="002C132A">
            <w:pPr>
              <w:pStyle w:val="TAC"/>
              <w:rPr>
                <w:highlight w:val="yellow"/>
              </w:rPr>
            </w:pPr>
            <w:r w:rsidRPr="002C132A">
              <w:rPr>
                <w:szCs w:val="18"/>
                <w:highlight w:val="yellow"/>
                <w:lang w:val="sv-FI"/>
              </w:rPr>
              <w:t xml:space="preserve">Transport block CRC per Slot </w:t>
            </w:r>
            <w:r w:rsidRPr="002C132A">
              <w:rPr>
                <w:szCs w:val="18"/>
                <w:highlight w:val="yellow"/>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023FB52E" w14:textId="77777777" w:rsidR="002C132A" w:rsidRPr="002C132A" w:rsidRDefault="002C132A" w:rsidP="002C132A">
            <w:pPr>
              <w:pStyle w:val="TAC"/>
              <w:rPr>
                <w:highlight w:val="yellow"/>
                <w:lang w:eastAsia="zh-CN"/>
              </w:rPr>
            </w:pPr>
            <w:r w:rsidRPr="002C132A">
              <w:rPr>
                <w:rFonts w:hint="eastAsia"/>
                <w:highlight w:val="yellow"/>
                <w:lang w:eastAsia="zh-CN"/>
              </w:rPr>
              <w:t>2</w:t>
            </w:r>
            <w:r w:rsidRPr="002C132A">
              <w:rPr>
                <w:highlight w:val="yellow"/>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611657B0" w14:textId="77777777" w:rsidR="002C132A" w:rsidRPr="002C132A" w:rsidRDefault="002C132A" w:rsidP="002C132A">
            <w:pPr>
              <w:pStyle w:val="TAC"/>
              <w:rPr>
                <w:highlight w:val="yellow"/>
                <w:lang w:eastAsia="zh-CN"/>
              </w:rPr>
            </w:pPr>
            <w:r w:rsidRPr="002C132A">
              <w:rPr>
                <w:rFonts w:hint="eastAsia"/>
                <w:highlight w:val="yellow"/>
                <w:lang w:eastAsia="zh-CN"/>
              </w:rPr>
              <w:t>2</w:t>
            </w:r>
            <w:r w:rsidRPr="002C132A">
              <w:rPr>
                <w:highlight w:val="yellow"/>
                <w:lang w:eastAsia="zh-CN"/>
              </w:rPr>
              <w:t>4</w:t>
            </w:r>
          </w:p>
        </w:tc>
      </w:tr>
      <w:tr w:rsidR="002C132A" w:rsidRPr="002C132A" w14:paraId="43B59A6F"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6D88D4C0" w14:textId="77777777" w:rsidR="002C132A" w:rsidRPr="002C132A" w:rsidRDefault="002C132A" w:rsidP="002C132A">
            <w:pPr>
              <w:pStyle w:val="TAC"/>
              <w:rPr>
                <w:highlight w:val="yellow"/>
              </w:rPr>
            </w:pPr>
            <w:r w:rsidRPr="002C132A">
              <w:rPr>
                <w:szCs w:val="18"/>
                <w:highlight w:val="yellow"/>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3556ADC8" w14:textId="77777777" w:rsidR="002C132A" w:rsidRPr="002C132A" w:rsidRDefault="002C132A" w:rsidP="002C132A">
            <w:pPr>
              <w:pStyle w:val="TAC"/>
              <w:rPr>
                <w:rFonts w:cs="Arial"/>
                <w:szCs w:val="18"/>
                <w:highlight w:val="yellow"/>
                <w:lang w:eastAsia="zh-CN"/>
              </w:rPr>
            </w:pPr>
            <w:r w:rsidRPr="002C132A">
              <w:rPr>
                <w:highlight w:val="yellow"/>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59559803" w14:textId="77777777" w:rsidR="002C132A" w:rsidRPr="002C132A" w:rsidRDefault="002C132A" w:rsidP="002C132A">
            <w:pPr>
              <w:pStyle w:val="TAC"/>
              <w:rPr>
                <w:highlight w:val="yellow"/>
                <w:lang w:eastAsia="zh-CN"/>
              </w:rPr>
            </w:pPr>
            <w:r w:rsidRPr="002C132A">
              <w:rPr>
                <w:highlight w:val="yellow"/>
                <w:lang w:eastAsia="zh-CN"/>
              </w:rPr>
              <w:t>6</w:t>
            </w:r>
          </w:p>
        </w:tc>
      </w:tr>
      <w:tr w:rsidR="002C132A" w14:paraId="431309FB"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28F26B05" w14:textId="77777777" w:rsidR="002C132A" w:rsidRPr="002C132A" w:rsidRDefault="002C132A" w:rsidP="002C132A">
            <w:pPr>
              <w:pStyle w:val="TAC"/>
              <w:rPr>
                <w:highlight w:val="yellow"/>
              </w:rPr>
            </w:pPr>
            <w:r w:rsidRPr="002C132A">
              <w:rPr>
                <w:szCs w:val="18"/>
                <w:highlight w:val="yellow"/>
              </w:rPr>
              <w:t>Binary Channel Bits Per Slot</w:t>
            </w:r>
            <w:r w:rsidRPr="002C132A">
              <w:rPr>
                <w:szCs w:val="18"/>
                <w:highlight w:val="yellow"/>
                <w:lang w:val="sv-FI"/>
              </w:rPr>
              <w:t xml:space="preserve"> </w:t>
            </w:r>
            <w:r w:rsidRPr="002C132A">
              <w:rPr>
                <w:szCs w:val="18"/>
                <w:highlight w:val="yellow"/>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7700585C" w14:textId="77777777" w:rsidR="002C132A" w:rsidRPr="002C132A" w:rsidRDefault="002C132A" w:rsidP="002C132A">
            <w:pPr>
              <w:pStyle w:val="TAC"/>
              <w:rPr>
                <w:highlight w:val="yellow"/>
                <w:lang w:eastAsia="zh-CN"/>
              </w:rPr>
            </w:pPr>
            <w:r w:rsidRPr="002C132A">
              <w:rPr>
                <w:rFonts w:hint="eastAsia"/>
                <w:highlight w:val="yellow"/>
                <w:lang w:eastAsia="zh-CN"/>
              </w:rPr>
              <w:t>5</w:t>
            </w:r>
            <w:r w:rsidRPr="002C132A">
              <w:rPr>
                <w:highlight w:val="yellow"/>
                <w:lang w:eastAsia="zh-CN"/>
              </w:rPr>
              <w:t>0880</w:t>
            </w:r>
          </w:p>
        </w:tc>
        <w:tc>
          <w:tcPr>
            <w:tcW w:w="1218" w:type="dxa"/>
            <w:tcBorders>
              <w:top w:val="single" w:sz="4" w:space="0" w:color="auto"/>
              <w:left w:val="single" w:sz="4" w:space="0" w:color="auto"/>
              <w:bottom w:val="single" w:sz="4" w:space="0" w:color="auto"/>
              <w:right w:val="single" w:sz="4" w:space="0" w:color="auto"/>
            </w:tcBorders>
            <w:vAlign w:val="center"/>
          </w:tcPr>
          <w:p w14:paraId="634AAE71" w14:textId="77777777" w:rsidR="002C132A" w:rsidRDefault="002C132A" w:rsidP="002C132A">
            <w:pPr>
              <w:pStyle w:val="TAC"/>
              <w:rPr>
                <w:lang w:eastAsia="zh-CN"/>
              </w:rPr>
            </w:pPr>
            <w:r w:rsidRPr="002C132A">
              <w:rPr>
                <w:highlight w:val="yellow"/>
                <w:lang w:eastAsia="zh-CN"/>
              </w:rPr>
              <w:t>101760</w:t>
            </w:r>
          </w:p>
        </w:tc>
      </w:tr>
    </w:tbl>
    <w:p w14:paraId="09827605" w14:textId="77777777" w:rsidR="002C132A" w:rsidRDefault="002C132A" w:rsidP="0054360A">
      <w:pPr>
        <w:rPr>
          <w:lang w:val="nb-NO" w:eastAsia="en-GB"/>
        </w:rPr>
      </w:pPr>
    </w:p>
    <w:p w14:paraId="731E0F15" w14:textId="4D8D94EA" w:rsidR="0054360A" w:rsidRPr="0060700A" w:rsidRDefault="0054360A" w:rsidP="0054360A">
      <w:pPr>
        <w:pStyle w:val="TH"/>
      </w:pPr>
      <w:r>
        <w:lastRenderedPageBreak/>
        <w:t>Table A.3.5-</w:t>
      </w:r>
      <w:r w:rsidR="002C132A" w:rsidRPr="002C132A">
        <w:rPr>
          <w:highlight w:val="yellow"/>
        </w:rPr>
        <w:t>3</w:t>
      </w:r>
      <w:r>
        <w:t xml:space="preserve">: </w:t>
      </w:r>
      <w:r w:rsidR="002C132A" w:rsidRPr="002C132A">
        <w:rPr>
          <w:highlight w:val="yellow"/>
        </w:rPr>
        <w:t>FRC</w:t>
      </w:r>
      <w:r w:rsidRPr="002C132A">
        <w:rPr>
          <w:highlight w:val="yellow"/>
        </w:rPr>
        <w:t xml:space="preserve"> for FR2 </w:t>
      </w:r>
      <w:r w:rsidR="002C132A" w:rsidRPr="002C132A">
        <w:rPr>
          <w:highlight w:val="yellow"/>
        </w:rPr>
        <w:t>CQI and RI</w:t>
      </w:r>
      <w:r w:rsidRPr="002C132A">
        <w:rPr>
          <w:highlight w:val="yellow"/>
        </w:rPr>
        <w:t xml:space="preserve"> reporting</w:t>
      </w:r>
      <w:r>
        <w:t xml:space="preserve">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729"/>
        <w:gridCol w:w="1131"/>
        <w:gridCol w:w="1131"/>
        <w:gridCol w:w="1461"/>
        <w:gridCol w:w="1461"/>
      </w:tblGrid>
      <w:tr w:rsidR="0054360A" w:rsidRPr="00623D6B" w14:paraId="21DBF5FF"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359FA6" w14:textId="77777777" w:rsidR="0054360A" w:rsidRPr="00623D6B" w:rsidRDefault="0054360A" w:rsidP="0049107A">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A896F" w14:textId="77777777" w:rsidR="0054360A" w:rsidRPr="00623D6B" w:rsidRDefault="0054360A" w:rsidP="0049107A">
            <w:pPr>
              <w:pStyle w:val="TAH"/>
            </w:pPr>
            <w:r>
              <w:t>M-FR2-A.3.5-1</w:t>
            </w:r>
          </w:p>
        </w:tc>
        <w:tc>
          <w:tcPr>
            <w:tcW w:w="0" w:type="auto"/>
            <w:tcBorders>
              <w:top w:val="single" w:sz="4" w:space="0" w:color="auto"/>
              <w:left w:val="single" w:sz="4" w:space="0" w:color="auto"/>
              <w:bottom w:val="single" w:sz="4" w:space="0" w:color="auto"/>
              <w:right w:val="single" w:sz="4" w:space="0" w:color="auto"/>
            </w:tcBorders>
            <w:vAlign w:val="center"/>
          </w:tcPr>
          <w:p w14:paraId="2FB730E8" w14:textId="77777777" w:rsidR="0054360A" w:rsidRDefault="0054360A" w:rsidP="0049107A">
            <w:pPr>
              <w:pStyle w:val="TAH"/>
              <w:rPr>
                <w:lang w:eastAsia="zh-CN"/>
              </w:rPr>
            </w:pPr>
            <w:r>
              <w:t>M-FR2-A.3.5-2</w:t>
            </w:r>
          </w:p>
        </w:tc>
      </w:tr>
      <w:tr w:rsidR="0054360A" w14:paraId="33BB6A31"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E78F694" w14:textId="77777777" w:rsidR="0054360A" w:rsidRDefault="0054360A" w:rsidP="004C32EB">
            <w:pPr>
              <w:pStyle w:val="TAL"/>
              <w:rPr>
                <w:rFonts w:eastAsia="宋体"/>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8556B" w14:textId="77777777" w:rsidR="0054360A" w:rsidRDefault="0054360A" w:rsidP="0049107A">
            <w:pPr>
              <w:pStyle w:val="TAC"/>
              <w:rPr>
                <w:rFonts w:eastAsia="Calibri"/>
                <w:szCs w:val="22"/>
                <w:lang w:eastAsia="zh-CN"/>
              </w:rPr>
            </w:pPr>
            <w:r>
              <w:rPr>
                <w:rFonts w:eastAsia="Calibri"/>
                <w:szCs w:val="22"/>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C11D8EA" w14:textId="77777777" w:rsidR="0054360A" w:rsidRDefault="0054360A" w:rsidP="0049107A">
            <w:pPr>
              <w:pStyle w:val="TAC"/>
              <w:rPr>
                <w:rFonts w:eastAsia="Calibri"/>
                <w:szCs w:val="22"/>
                <w:lang w:eastAsia="zh-CN"/>
              </w:rPr>
            </w:pPr>
            <w:r>
              <w:rPr>
                <w:rFonts w:eastAsia="Calibri"/>
                <w:szCs w:val="22"/>
                <w:lang w:eastAsia="zh-CN"/>
              </w:rPr>
              <w:t>66</w:t>
            </w:r>
          </w:p>
        </w:tc>
      </w:tr>
      <w:tr w:rsidR="0054360A" w14:paraId="6A47C32B"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E5A3D5" w14:textId="77777777" w:rsidR="0054360A" w:rsidRDefault="0054360A" w:rsidP="004C32EB">
            <w:pPr>
              <w:pStyle w:val="TAL"/>
              <w:rPr>
                <w:rFonts w:eastAsia="宋体"/>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AE789" w14:textId="77777777" w:rsidR="0054360A" w:rsidRDefault="0054360A" w:rsidP="0049107A">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2165B6" w14:textId="77777777" w:rsidR="0054360A" w:rsidRDefault="0054360A" w:rsidP="0049107A">
            <w:pPr>
              <w:pStyle w:val="TAC"/>
              <w:rPr>
                <w:rFonts w:eastAsia="Calibri"/>
                <w:szCs w:val="22"/>
                <w:lang w:eastAsia="zh-CN"/>
              </w:rPr>
            </w:pPr>
            <w:r>
              <w:rPr>
                <w:rFonts w:eastAsia="Calibri"/>
                <w:szCs w:val="22"/>
                <w:lang w:eastAsia="zh-CN"/>
              </w:rPr>
              <w:t>12</w:t>
            </w:r>
          </w:p>
        </w:tc>
      </w:tr>
      <w:tr w:rsidR="0054360A" w14:paraId="178DADD3"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173078" w14:textId="77777777" w:rsidR="0054360A" w:rsidRDefault="0054360A" w:rsidP="004C32EB">
            <w:pPr>
              <w:pStyle w:val="TAL"/>
              <w:rPr>
                <w:rFonts w:eastAsia="宋体"/>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25B" w14:textId="77777777" w:rsidR="0054360A" w:rsidRDefault="0054360A" w:rsidP="0049107A">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E91313" w14:textId="77777777" w:rsidR="0054360A" w:rsidRDefault="0054360A" w:rsidP="0049107A">
            <w:pPr>
              <w:pStyle w:val="TAC"/>
              <w:rPr>
                <w:rFonts w:eastAsia="Calibri"/>
                <w:szCs w:val="22"/>
                <w:lang w:eastAsia="zh-CN"/>
              </w:rPr>
            </w:pPr>
            <w:r>
              <w:rPr>
                <w:rFonts w:eastAsia="Calibri"/>
                <w:szCs w:val="22"/>
                <w:lang w:eastAsia="zh-CN"/>
              </w:rPr>
              <w:t>2</w:t>
            </w:r>
          </w:p>
        </w:tc>
      </w:tr>
      <w:tr w:rsidR="0054360A" w14:paraId="2AEBBBB5"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523D0A" w14:textId="77777777" w:rsidR="0054360A" w:rsidRDefault="0054360A" w:rsidP="004C32EB">
            <w:pPr>
              <w:pStyle w:val="TAL"/>
              <w:rPr>
                <w:rFonts w:eastAsia="宋体"/>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C63C0" w14:textId="77777777" w:rsidR="0054360A" w:rsidRDefault="0054360A" w:rsidP="0049107A">
            <w:pPr>
              <w:pStyle w:val="TAC"/>
              <w:rPr>
                <w:rFonts w:eastAsia="Calibri"/>
                <w:szCs w:val="22"/>
                <w:lang w:eastAsia="zh-CN"/>
              </w:rPr>
            </w:pPr>
            <w:r>
              <w:rPr>
                <w:rFonts w:eastAsia="Calibri"/>
                <w:szCs w:val="22"/>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F8BA2A6" w14:textId="77777777" w:rsidR="0054360A" w:rsidRDefault="0054360A" w:rsidP="0049107A">
            <w:pPr>
              <w:pStyle w:val="TAC"/>
              <w:rPr>
                <w:rFonts w:eastAsia="Calibri"/>
                <w:szCs w:val="22"/>
                <w:lang w:eastAsia="zh-CN"/>
              </w:rPr>
            </w:pPr>
            <w:r>
              <w:rPr>
                <w:rFonts w:eastAsia="Calibri"/>
                <w:szCs w:val="22"/>
                <w:lang w:eastAsia="zh-CN"/>
              </w:rPr>
              <w:t>24</w:t>
            </w:r>
          </w:p>
        </w:tc>
      </w:tr>
      <w:tr w:rsidR="0054360A" w14:paraId="316BA6F0"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8CDCE8" w14:textId="77777777" w:rsidR="0054360A" w:rsidRDefault="0054360A" w:rsidP="004C32EB">
            <w:pPr>
              <w:pStyle w:val="TAL"/>
              <w:rPr>
                <w:rFonts w:eastAsia="宋体"/>
                <w:lang w:eastAsia="zh-CN"/>
              </w:rPr>
            </w:pPr>
            <w:r>
              <w:t>Overhead</w:t>
            </w:r>
            <w:r>
              <w:rPr>
                <w:lang w:val="en-US"/>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7511" w14:textId="77777777" w:rsidR="0054360A" w:rsidRDefault="0054360A" w:rsidP="0049107A">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4AAEDD46" w14:textId="77777777" w:rsidR="0054360A" w:rsidRDefault="0054360A" w:rsidP="0049107A">
            <w:pPr>
              <w:pStyle w:val="TAC"/>
              <w:rPr>
                <w:rFonts w:eastAsia="Calibri"/>
                <w:szCs w:val="22"/>
                <w:lang w:eastAsia="zh-CN"/>
              </w:rPr>
            </w:pPr>
            <w:r>
              <w:rPr>
                <w:rFonts w:eastAsia="Calibri"/>
                <w:szCs w:val="22"/>
                <w:lang w:eastAsia="zh-CN"/>
              </w:rPr>
              <w:t>6</w:t>
            </w:r>
          </w:p>
        </w:tc>
      </w:tr>
      <w:tr w:rsidR="0054360A" w14:paraId="37B8C9DF" w14:textId="77777777" w:rsidTr="0049107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F01D3B" w14:textId="77777777" w:rsidR="0054360A" w:rsidRDefault="0054360A" w:rsidP="004C32EB">
            <w:pPr>
              <w:pStyle w:val="TAL"/>
              <w:rPr>
                <w:rFonts w:eastAsia="宋体"/>
                <w:lang w:eastAsia="zh-CN"/>
              </w:rPr>
            </w:pPr>
            <w:r>
              <w:rPr>
                <w:lang w:eastAsia="zh-CN"/>
              </w:rPr>
              <w:t>Available 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2451" w14:textId="77777777" w:rsidR="0054360A" w:rsidRDefault="0054360A" w:rsidP="0049107A">
            <w:pPr>
              <w:pStyle w:val="TAC"/>
              <w:rPr>
                <w:rFonts w:eastAsia="Calibri"/>
                <w:szCs w:val="22"/>
                <w:lang w:eastAsia="zh-CN"/>
              </w:rPr>
            </w:pPr>
            <w:r>
              <w:rPr>
                <w:rFonts w:eastAsia="Calibri"/>
                <w:szCs w:val="22"/>
                <w:lang w:eastAsia="zh-CN"/>
              </w:rPr>
              <w:t>7590</w:t>
            </w:r>
          </w:p>
        </w:tc>
        <w:tc>
          <w:tcPr>
            <w:tcW w:w="0" w:type="auto"/>
            <w:tcBorders>
              <w:top w:val="single" w:sz="4" w:space="0" w:color="auto"/>
              <w:left w:val="single" w:sz="4" w:space="0" w:color="auto"/>
              <w:bottom w:val="single" w:sz="4" w:space="0" w:color="auto"/>
              <w:right w:val="single" w:sz="4" w:space="0" w:color="auto"/>
            </w:tcBorders>
            <w:vAlign w:val="center"/>
          </w:tcPr>
          <w:p w14:paraId="5CE426FE" w14:textId="77777777" w:rsidR="0054360A" w:rsidRDefault="0054360A" w:rsidP="0049107A">
            <w:pPr>
              <w:pStyle w:val="TAC"/>
              <w:rPr>
                <w:rFonts w:eastAsia="Calibri"/>
                <w:szCs w:val="22"/>
                <w:lang w:eastAsia="zh-CN"/>
              </w:rPr>
            </w:pPr>
            <w:r>
              <w:rPr>
                <w:rFonts w:eastAsia="Calibri"/>
                <w:szCs w:val="22"/>
                <w:lang w:eastAsia="zh-CN"/>
              </w:rPr>
              <w:t>7590</w:t>
            </w:r>
          </w:p>
        </w:tc>
      </w:tr>
      <w:tr w:rsidR="0054360A" w14:paraId="5601E19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5438F" w14:textId="77777777" w:rsidR="0054360A" w:rsidRDefault="0054360A" w:rsidP="0049107A">
            <w:pPr>
              <w:pStyle w:val="TAC"/>
              <w:rPr>
                <w:rFonts w:eastAsia="Calibri"/>
                <w:szCs w:val="22"/>
                <w:lang w:eastAsia="zh-CN"/>
              </w:rPr>
            </w:pPr>
            <w:r>
              <w:rPr>
                <w:rFonts w:eastAsia="Calibri"/>
                <w:szCs w:val="22"/>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D8CBA" w14:textId="77777777" w:rsidR="0054360A" w:rsidRDefault="0054360A" w:rsidP="0049107A">
            <w:pPr>
              <w:pStyle w:val="TAC"/>
              <w:rPr>
                <w:rFonts w:eastAsia="Calibri"/>
                <w:szCs w:val="22"/>
                <w:lang w:eastAsia="zh-CN"/>
              </w:rPr>
            </w:pPr>
            <w:r>
              <w:rPr>
                <w:rFonts w:eastAsia="Calibri"/>
                <w:szCs w:val="22"/>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BC38" w14:textId="77777777" w:rsidR="0054360A" w:rsidRDefault="0054360A" w:rsidP="0049107A">
            <w:pPr>
              <w:pStyle w:val="TAC"/>
              <w:rPr>
                <w:rFonts w:eastAsia="Calibri"/>
                <w:szCs w:val="22"/>
                <w:lang w:eastAsia="zh-CN"/>
              </w:rPr>
            </w:pPr>
            <w:r>
              <w:rPr>
                <w:rFonts w:eastAsia="Calibri"/>
                <w:szCs w:val="22"/>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ABE6" w14:textId="77777777" w:rsidR="0054360A" w:rsidRDefault="0054360A" w:rsidP="0049107A">
            <w:pPr>
              <w:pStyle w:val="TAC"/>
              <w:rPr>
                <w:rFonts w:eastAsia="Calibri"/>
                <w:szCs w:val="22"/>
              </w:rPr>
            </w:pPr>
            <w:r>
              <w:rPr>
                <w:rFonts w:eastAsia="Calibri"/>
                <w:szCs w:val="22"/>
              </w:rP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8848D" w14:textId="77777777" w:rsidR="0054360A" w:rsidRDefault="0054360A" w:rsidP="0049107A">
            <w:pPr>
              <w:pStyle w:val="TAC"/>
              <w:rPr>
                <w:rFonts w:eastAsia="Calibri"/>
                <w:szCs w:val="22"/>
              </w:rPr>
            </w:pPr>
            <w:r>
              <w:rPr>
                <w:rFonts w:eastAsia="Calibri"/>
                <w:szCs w:val="22"/>
              </w:rPr>
              <w:t>Information Bit Payload per Slot</w:t>
            </w:r>
          </w:p>
        </w:tc>
      </w:tr>
      <w:tr w:rsidR="0054360A" w14:paraId="401F8D7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7A1C4"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9C1D" w14:textId="77777777" w:rsidR="0054360A" w:rsidRDefault="0054360A" w:rsidP="0049107A">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30269" w14:textId="77777777" w:rsidR="0054360A" w:rsidRDefault="0054360A" w:rsidP="0049107A">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7C57" w14:textId="77777777" w:rsidR="0054360A" w:rsidRDefault="0054360A" w:rsidP="0049107A">
            <w:pPr>
              <w:pStyle w:val="TAC"/>
              <w:rPr>
                <w:rFonts w:eastAsia="Calibri"/>
                <w:szCs w:val="22"/>
                <w:lang w:eastAsia="zh-CN"/>
              </w:rPr>
            </w:pPr>
            <w:r>
              <w:rPr>
                <w:rFonts w:eastAsia="Calibri"/>
                <w:szCs w:val="22"/>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EFBBC" w14:textId="77777777" w:rsidR="0054360A" w:rsidRDefault="0054360A" w:rsidP="0049107A">
            <w:pPr>
              <w:pStyle w:val="TAC"/>
              <w:rPr>
                <w:rFonts w:eastAsia="Calibri"/>
                <w:szCs w:val="22"/>
                <w:lang w:eastAsia="zh-CN"/>
              </w:rPr>
            </w:pPr>
            <w:r>
              <w:rPr>
                <w:rFonts w:eastAsia="Calibri"/>
                <w:szCs w:val="22"/>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CFC24E1" w14:textId="77777777" w:rsidR="0054360A" w:rsidRDefault="0054360A" w:rsidP="0049107A">
            <w:pPr>
              <w:pStyle w:val="TAC"/>
              <w:rPr>
                <w:rFonts w:eastAsia="Calibri"/>
                <w:szCs w:val="22"/>
                <w:lang w:eastAsia="zh-CN"/>
              </w:rPr>
            </w:pPr>
            <w:r>
              <w:rPr>
                <w:rFonts w:eastAsia="Calibri"/>
                <w:szCs w:val="22"/>
                <w:lang w:eastAsia="zh-CN"/>
              </w:rPr>
              <w:t>N/A</w:t>
            </w:r>
          </w:p>
        </w:tc>
      </w:tr>
      <w:tr w:rsidR="0054360A" w14:paraId="74E9ED4E"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25A15" w14:textId="77777777" w:rsidR="0054360A" w:rsidRDefault="0054360A" w:rsidP="0049107A">
            <w:pPr>
              <w:pStyle w:val="TAC"/>
              <w:rPr>
                <w:rFonts w:eastAsia="Calibri"/>
                <w:szCs w:val="22"/>
                <w:lang w:eastAsia="zh-CN"/>
              </w:rPr>
            </w:pPr>
            <w:r>
              <w:rPr>
                <w:rFonts w:eastAsia="Calibri"/>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A149" w14:textId="77777777" w:rsidR="0054360A" w:rsidRDefault="0054360A" w:rsidP="0049107A">
            <w:pPr>
              <w:pStyle w:val="TAC"/>
              <w:rPr>
                <w:rFonts w:eastAsia="Calibri"/>
                <w:szCs w:val="22"/>
                <w:lang w:eastAsia="zh-CN"/>
              </w:rPr>
            </w:pPr>
            <w:r>
              <w:rPr>
                <w:rFonts w:eastAsia="Calibri"/>
                <w:szCs w:val="22"/>
              </w:rPr>
              <w:t>0.1523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63634"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A23B6" w14:textId="77777777" w:rsidR="0054360A" w:rsidRDefault="0054360A" w:rsidP="0049107A">
            <w:pPr>
              <w:pStyle w:val="TAC"/>
              <w:rPr>
                <w:rFonts w:eastAsia="Calibri"/>
                <w:szCs w:val="22"/>
                <w:lang w:eastAsia="zh-CN"/>
              </w:rPr>
            </w:pPr>
            <w:r>
              <w:rPr>
                <w:rFonts w:eastAsia="Calibri"/>
                <w:szCs w:val="22"/>
                <w:lang w:eastAsia="zh-CN"/>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8C726" w14:textId="77777777" w:rsidR="0054360A" w:rsidRDefault="0054360A" w:rsidP="0049107A">
            <w:pPr>
              <w:pStyle w:val="TAC"/>
              <w:rPr>
                <w:rFonts w:eastAsia="Calibri"/>
                <w:szCs w:val="22"/>
                <w:lang w:eastAsia="zh-CN"/>
              </w:rPr>
            </w:pPr>
            <w:r>
              <w:rPr>
                <w:rFonts w:eastAsia="Calibri"/>
                <w:szCs w:val="22"/>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B3CC1F7" w14:textId="77777777" w:rsidR="0054360A" w:rsidRDefault="0054360A" w:rsidP="0049107A">
            <w:pPr>
              <w:pStyle w:val="TAC"/>
              <w:rPr>
                <w:rFonts w:eastAsia="Calibri"/>
                <w:szCs w:val="22"/>
                <w:lang w:eastAsia="zh-CN"/>
              </w:rPr>
            </w:pPr>
            <w:r>
              <w:rPr>
                <w:rFonts w:eastAsia="Calibri"/>
                <w:szCs w:val="22"/>
                <w:lang w:eastAsia="zh-CN"/>
              </w:rPr>
              <w:t>3624</w:t>
            </w:r>
          </w:p>
        </w:tc>
      </w:tr>
      <w:tr w:rsidR="0054360A" w14:paraId="34BC491D"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1BB9A" w14:textId="77777777" w:rsidR="0054360A" w:rsidRDefault="0054360A" w:rsidP="0049107A">
            <w:pPr>
              <w:pStyle w:val="TAC"/>
              <w:rPr>
                <w:rFonts w:eastAsia="Calibri"/>
                <w:szCs w:val="22"/>
                <w:lang w:eastAsia="zh-CN"/>
              </w:rPr>
            </w:pPr>
            <w:r>
              <w:rPr>
                <w:rFonts w:eastAsia="Calibri"/>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6DCEF" w14:textId="77777777" w:rsidR="0054360A" w:rsidRDefault="0054360A" w:rsidP="0049107A">
            <w:pPr>
              <w:pStyle w:val="TAC"/>
              <w:rPr>
                <w:rFonts w:eastAsia="Calibri"/>
                <w:szCs w:val="22"/>
                <w:lang w:eastAsia="zh-CN"/>
              </w:rPr>
            </w:pPr>
            <w:r>
              <w:rPr>
                <w:rFonts w:eastAsia="Calibri"/>
                <w:szCs w:val="22"/>
              </w:rPr>
              <w:t>0.2344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69C70" w14:textId="77777777" w:rsidR="0054360A" w:rsidRDefault="0054360A" w:rsidP="0049107A">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1F78"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033EF" w14:textId="77777777" w:rsidR="0054360A" w:rsidRDefault="0054360A" w:rsidP="0049107A">
            <w:pPr>
              <w:pStyle w:val="TAC"/>
              <w:rPr>
                <w:rFonts w:eastAsia="Calibri"/>
                <w:szCs w:val="22"/>
                <w:lang w:eastAsia="zh-CN"/>
              </w:rPr>
            </w:pPr>
            <w:r>
              <w:rPr>
                <w:rFonts w:eastAsia="Calibri"/>
                <w:szCs w:val="22"/>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5652800" w14:textId="77777777" w:rsidR="0054360A" w:rsidRDefault="0054360A" w:rsidP="0049107A">
            <w:pPr>
              <w:pStyle w:val="TAC"/>
              <w:rPr>
                <w:rFonts w:eastAsia="Calibri"/>
                <w:szCs w:val="22"/>
                <w:lang w:eastAsia="zh-CN"/>
              </w:rPr>
            </w:pPr>
            <w:r>
              <w:rPr>
                <w:rFonts w:eastAsia="Calibri"/>
                <w:szCs w:val="22"/>
              </w:rPr>
              <w:t>3624</w:t>
            </w:r>
          </w:p>
        </w:tc>
      </w:tr>
      <w:tr w:rsidR="0054360A" w14:paraId="6B531CB7"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4DB175" w14:textId="77777777" w:rsidR="0054360A" w:rsidRDefault="0054360A" w:rsidP="0049107A">
            <w:pPr>
              <w:pStyle w:val="TAC"/>
              <w:rPr>
                <w:rFonts w:eastAsia="Calibri"/>
                <w:szCs w:val="22"/>
                <w:lang w:eastAsia="zh-CN"/>
              </w:rPr>
            </w:pPr>
            <w:r>
              <w:rPr>
                <w:rFonts w:eastAsia="Calibri"/>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D99C3" w14:textId="77777777" w:rsidR="0054360A" w:rsidRDefault="0054360A" w:rsidP="0049107A">
            <w:pPr>
              <w:pStyle w:val="TAC"/>
              <w:rPr>
                <w:rFonts w:eastAsia="Calibri"/>
                <w:szCs w:val="22"/>
                <w:lang w:eastAsia="zh-CN"/>
              </w:rPr>
            </w:pPr>
            <w:r>
              <w:rPr>
                <w:rFonts w:eastAsia="Calibri"/>
                <w:szCs w:val="22"/>
              </w:rPr>
              <w:t>0.3770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B9E4" w14:textId="77777777" w:rsidR="0054360A" w:rsidRDefault="0054360A" w:rsidP="0049107A">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1075"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C2DED" w14:textId="77777777" w:rsidR="0054360A" w:rsidRDefault="0054360A" w:rsidP="0049107A">
            <w:pPr>
              <w:pStyle w:val="TAC"/>
              <w:rPr>
                <w:rFonts w:eastAsia="Calibri"/>
                <w:szCs w:val="22"/>
                <w:lang w:eastAsia="zh-CN"/>
              </w:rPr>
            </w:pPr>
            <w:r>
              <w:rPr>
                <w:rFonts w:eastAsia="Calibri"/>
                <w:szCs w:val="22"/>
                <w:lang w:eastAsia="zh-CN"/>
              </w:rPr>
              <w:t>2856</w:t>
            </w:r>
          </w:p>
        </w:tc>
        <w:tc>
          <w:tcPr>
            <w:tcW w:w="0" w:type="auto"/>
            <w:tcBorders>
              <w:top w:val="single" w:sz="4" w:space="0" w:color="auto"/>
              <w:left w:val="single" w:sz="4" w:space="0" w:color="auto"/>
              <w:bottom w:val="single" w:sz="4" w:space="0" w:color="auto"/>
              <w:right w:val="single" w:sz="4" w:space="0" w:color="auto"/>
            </w:tcBorders>
            <w:vAlign w:val="center"/>
          </w:tcPr>
          <w:p w14:paraId="61AAAA46" w14:textId="77777777" w:rsidR="0054360A" w:rsidRDefault="0054360A" w:rsidP="0049107A">
            <w:pPr>
              <w:pStyle w:val="TAC"/>
              <w:rPr>
                <w:rFonts w:eastAsia="Calibri"/>
                <w:szCs w:val="22"/>
                <w:lang w:eastAsia="zh-CN"/>
              </w:rPr>
            </w:pPr>
            <w:r>
              <w:rPr>
                <w:rFonts w:eastAsia="Calibri"/>
                <w:szCs w:val="22"/>
              </w:rPr>
              <w:t>5640</w:t>
            </w:r>
          </w:p>
        </w:tc>
      </w:tr>
      <w:tr w:rsidR="0054360A" w14:paraId="063E3D67"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177C9" w14:textId="77777777" w:rsidR="0054360A" w:rsidRDefault="0054360A" w:rsidP="0049107A">
            <w:pPr>
              <w:pStyle w:val="TAC"/>
              <w:rPr>
                <w:rFonts w:eastAsia="Calibri"/>
                <w:szCs w:val="22"/>
                <w:lang w:eastAsia="zh-CN"/>
              </w:rPr>
            </w:pPr>
            <w:r>
              <w:rPr>
                <w:rFonts w:eastAsia="Calibri"/>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5C04" w14:textId="77777777" w:rsidR="0054360A" w:rsidRDefault="0054360A" w:rsidP="0049107A">
            <w:pPr>
              <w:pStyle w:val="TAC"/>
              <w:rPr>
                <w:rFonts w:eastAsia="Calibri"/>
                <w:szCs w:val="22"/>
                <w:lang w:eastAsia="zh-CN"/>
              </w:rPr>
            </w:pPr>
            <w:r>
              <w:rPr>
                <w:rFonts w:eastAsia="Calibri"/>
                <w:szCs w:val="22"/>
              </w:rPr>
              <w:t>0.6016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0B5B" w14:textId="77777777" w:rsidR="0054360A" w:rsidRDefault="0054360A" w:rsidP="0049107A">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45F4"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85557" w14:textId="77777777" w:rsidR="0054360A" w:rsidRDefault="0054360A" w:rsidP="0049107A">
            <w:pPr>
              <w:pStyle w:val="TAC"/>
              <w:rPr>
                <w:rFonts w:eastAsia="Calibri"/>
                <w:szCs w:val="22"/>
                <w:lang w:eastAsia="zh-CN"/>
              </w:rPr>
            </w:pPr>
            <w:r>
              <w:rPr>
                <w:rFonts w:eastAsia="Calibri"/>
                <w:szCs w:val="22"/>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79EE82F" w14:textId="77777777" w:rsidR="0054360A" w:rsidRDefault="0054360A" w:rsidP="0049107A">
            <w:pPr>
              <w:pStyle w:val="TAC"/>
              <w:rPr>
                <w:rFonts w:eastAsia="Calibri"/>
                <w:szCs w:val="22"/>
                <w:lang w:eastAsia="zh-CN"/>
              </w:rPr>
            </w:pPr>
            <w:r>
              <w:rPr>
                <w:rFonts w:eastAsia="Calibri"/>
                <w:szCs w:val="22"/>
              </w:rPr>
              <w:t>8968</w:t>
            </w:r>
          </w:p>
        </w:tc>
      </w:tr>
      <w:tr w:rsidR="0054360A" w14:paraId="7D646D7F"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6423B" w14:textId="77777777" w:rsidR="0054360A" w:rsidRDefault="0054360A" w:rsidP="0049107A">
            <w:pPr>
              <w:pStyle w:val="TAC"/>
              <w:rPr>
                <w:rFonts w:eastAsia="Calibri"/>
                <w:szCs w:val="22"/>
                <w:lang w:eastAsia="zh-CN"/>
              </w:rPr>
            </w:pPr>
            <w:r>
              <w:rPr>
                <w:rFonts w:eastAsia="Calibri"/>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928B" w14:textId="77777777" w:rsidR="0054360A" w:rsidRDefault="0054360A" w:rsidP="0049107A">
            <w:pPr>
              <w:pStyle w:val="TAC"/>
              <w:rPr>
                <w:rFonts w:eastAsia="Calibri"/>
                <w:szCs w:val="22"/>
                <w:lang w:eastAsia="zh-CN"/>
              </w:rPr>
            </w:pPr>
            <w:r>
              <w:rPr>
                <w:rFonts w:eastAsia="Calibri"/>
                <w:szCs w:val="22"/>
              </w:rPr>
              <w:t>0.8770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DD8C7" w14:textId="77777777" w:rsidR="0054360A" w:rsidRDefault="0054360A" w:rsidP="0049107A">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34EA"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4E10D" w14:textId="77777777" w:rsidR="0054360A" w:rsidRDefault="0054360A" w:rsidP="0049107A">
            <w:pPr>
              <w:pStyle w:val="TAC"/>
              <w:rPr>
                <w:rFonts w:eastAsia="Calibri"/>
                <w:szCs w:val="22"/>
                <w:lang w:eastAsia="zh-CN"/>
              </w:rPr>
            </w:pPr>
            <w:r>
              <w:rPr>
                <w:rFonts w:eastAsia="Calibri"/>
                <w:szCs w:val="22"/>
                <w:lang w:eastAsia="zh-CN"/>
              </w:rPr>
              <w:t>6528</w:t>
            </w:r>
          </w:p>
        </w:tc>
        <w:tc>
          <w:tcPr>
            <w:tcW w:w="0" w:type="auto"/>
            <w:tcBorders>
              <w:top w:val="single" w:sz="4" w:space="0" w:color="auto"/>
              <w:left w:val="single" w:sz="4" w:space="0" w:color="auto"/>
              <w:bottom w:val="single" w:sz="4" w:space="0" w:color="auto"/>
              <w:right w:val="single" w:sz="4" w:space="0" w:color="auto"/>
            </w:tcBorders>
            <w:vAlign w:val="center"/>
          </w:tcPr>
          <w:p w14:paraId="5FCAAD3A" w14:textId="77777777" w:rsidR="0054360A" w:rsidRDefault="0054360A" w:rsidP="0049107A">
            <w:pPr>
              <w:pStyle w:val="TAC"/>
              <w:rPr>
                <w:rFonts w:eastAsia="Calibri"/>
                <w:szCs w:val="22"/>
                <w:lang w:eastAsia="zh-CN"/>
              </w:rPr>
            </w:pPr>
            <w:r>
              <w:rPr>
                <w:rFonts w:eastAsia="Calibri"/>
                <w:szCs w:val="22"/>
              </w:rPr>
              <w:t>13064</w:t>
            </w:r>
          </w:p>
        </w:tc>
      </w:tr>
      <w:tr w:rsidR="0054360A" w14:paraId="7C244290"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9A2C4" w14:textId="77777777" w:rsidR="0054360A" w:rsidRDefault="0054360A" w:rsidP="0049107A">
            <w:pPr>
              <w:pStyle w:val="TAC"/>
              <w:rPr>
                <w:rFonts w:eastAsia="Calibri"/>
                <w:szCs w:val="22"/>
                <w:lang w:eastAsia="zh-CN"/>
              </w:rPr>
            </w:pPr>
            <w:r>
              <w:rPr>
                <w:rFonts w:eastAsia="Calibri"/>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5F5F9" w14:textId="77777777" w:rsidR="0054360A" w:rsidRDefault="0054360A" w:rsidP="0049107A">
            <w:pPr>
              <w:pStyle w:val="TAC"/>
              <w:rPr>
                <w:rFonts w:eastAsia="Calibri"/>
                <w:szCs w:val="22"/>
                <w:lang w:eastAsia="zh-CN"/>
              </w:rPr>
            </w:pPr>
            <w:r>
              <w:rPr>
                <w:rFonts w:eastAsia="Calibri"/>
                <w:szCs w:val="22"/>
              </w:rPr>
              <w:t>1.1758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10D9" w14:textId="77777777" w:rsidR="0054360A" w:rsidRDefault="0054360A" w:rsidP="0049107A">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21EF"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3A423" w14:textId="77777777" w:rsidR="0054360A" w:rsidRDefault="0054360A" w:rsidP="0049107A">
            <w:pPr>
              <w:pStyle w:val="TAC"/>
              <w:rPr>
                <w:rFonts w:eastAsia="Calibri"/>
                <w:szCs w:val="22"/>
                <w:lang w:eastAsia="zh-CN"/>
              </w:rPr>
            </w:pPr>
            <w:r>
              <w:rPr>
                <w:rFonts w:eastAsia="Calibri"/>
                <w:szCs w:val="22"/>
                <w:lang w:eastAsia="zh-CN"/>
              </w:rPr>
              <w:t>8712</w:t>
            </w:r>
          </w:p>
        </w:tc>
        <w:tc>
          <w:tcPr>
            <w:tcW w:w="0" w:type="auto"/>
            <w:tcBorders>
              <w:top w:val="single" w:sz="4" w:space="0" w:color="auto"/>
              <w:left w:val="single" w:sz="4" w:space="0" w:color="auto"/>
              <w:bottom w:val="single" w:sz="4" w:space="0" w:color="auto"/>
              <w:right w:val="single" w:sz="4" w:space="0" w:color="auto"/>
            </w:tcBorders>
            <w:vAlign w:val="center"/>
          </w:tcPr>
          <w:p w14:paraId="277CDC83" w14:textId="77777777" w:rsidR="0054360A" w:rsidRDefault="0054360A" w:rsidP="0049107A">
            <w:pPr>
              <w:pStyle w:val="TAC"/>
              <w:rPr>
                <w:rFonts w:eastAsia="Calibri"/>
                <w:szCs w:val="22"/>
                <w:lang w:eastAsia="zh-CN"/>
              </w:rPr>
            </w:pPr>
            <w:r>
              <w:rPr>
                <w:rFonts w:eastAsia="Calibri"/>
                <w:szCs w:val="22"/>
              </w:rPr>
              <w:t>17928</w:t>
            </w:r>
          </w:p>
        </w:tc>
      </w:tr>
      <w:tr w:rsidR="0054360A" w14:paraId="6883CB1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A7844" w14:textId="77777777" w:rsidR="0054360A" w:rsidRDefault="0054360A" w:rsidP="0049107A">
            <w:pPr>
              <w:pStyle w:val="TAC"/>
              <w:rPr>
                <w:rFonts w:eastAsia="Calibri"/>
                <w:szCs w:val="22"/>
                <w:lang w:eastAsia="zh-CN"/>
              </w:rPr>
            </w:pPr>
            <w:r>
              <w:rPr>
                <w:rFonts w:eastAsia="Calibri"/>
                <w:szCs w:val="22"/>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7630" w14:textId="77777777" w:rsidR="0054360A" w:rsidRDefault="0054360A" w:rsidP="0049107A">
            <w:pPr>
              <w:pStyle w:val="TAC"/>
              <w:rPr>
                <w:rFonts w:eastAsia="Calibri"/>
                <w:szCs w:val="22"/>
                <w:lang w:eastAsia="zh-CN"/>
              </w:rPr>
            </w:pPr>
            <w:r>
              <w:rPr>
                <w:rFonts w:eastAsia="Calibri"/>
                <w:szCs w:val="22"/>
              </w:rPr>
              <w:t>1.4766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6CCBB" w14:textId="77777777" w:rsidR="0054360A" w:rsidRDefault="0054360A" w:rsidP="0049107A">
            <w:pPr>
              <w:pStyle w:val="TAC"/>
              <w:rPr>
                <w:rFonts w:eastAsia="Calibri"/>
                <w:szCs w:val="22"/>
                <w:lang w:eastAsia="zh-CN"/>
              </w:rPr>
            </w:pPr>
            <w:r>
              <w:rPr>
                <w:rFonts w:eastAsia="Calibri"/>
                <w:szCs w:val="22"/>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8EBBD" w14:textId="77777777" w:rsidR="0054360A" w:rsidRDefault="0054360A" w:rsidP="0049107A">
            <w:pPr>
              <w:pStyle w:val="TAC"/>
              <w:rPr>
                <w:rFonts w:eastAsia="Calibri"/>
                <w:szCs w:val="22"/>
                <w:lang w:eastAsia="zh-CN"/>
              </w:rPr>
            </w:pPr>
            <w:r>
              <w:rPr>
                <w:rFonts w:eastAsia="Calibri"/>
                <w:szCs w:val="22"/>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8848" w14:textId="77777777" w:rsidR="0054360A" w:rsidRDefault="0054360A" w:rsidP="0049107A">
            <w:pPr>
              <w:pStyle w:val="TAC"/>
              <w:rPr>
                <w:rFonts w:eastAsia="Calibri"/>
                <w:szCs w:val="22"/>
                <w:lang w:eastAsia="zh-CN"/>
              </w:rPr>
            </w:pPr>
            <w:r>
              <w:rPr>
                <w:rFonts w:eastAsia="Calibri"/>
                <w:szCs w:val="22"/>
                <w:lang w:eastAsia="zh-CN"/>
              </w:rPr>
              <w:t>11016</w:t>
            </w:r>
          </w:p>
        </w:tc>
        <w:tc>
          <w:tcPr>
            <w:tcW w:w="0" w:type="auto"/>
            <w:tcBorders>
              <w:top w:val="single" w:sz="4" w:space="0" w:color="auto"/>
              <w:left w:val="single" w:sz="4" w:space="0" w:color="auto"/>
              <w:bottom w:val="single" w:sz="4" w:space="0" w:color="auto"/>
              <w:right w:val="single" w:sz="4" w:space="0" w:color="auto"/>
            </w:tcBorders>
            <w:vAlign w:val="center"/>
          </w:tcPr>
          <w:p w14:paraId="44F0E4BC" w14:textId="77777777" w:rsidR="0054360A" w:rsidRDefault="0054360A" w:rsidP="0049107A">
            <w:pPr>
              <w:pStyle w:val="TAC"/>
              <w:rPr>
                <w:rFonts w:eastAsia="Calibri"/>
                <w:szCs w:val="22"/>
                <w:lang w:eastAsia="zh-CN"/>
              </w:rPr>
            </w:pPr>
            <w:r>
              <w:rPr>
                <w:rFonts w:eastAsia="Calibri"/>
                <w:szCs w:val="22"/>
              </w:rPr>
              <w:t>22032</w:t>
            </w:r>
          </w:p>
        </w:tc>
      </w:tr>
      <w:tr w:rsidR="0054360A" w14:paraId="5A4319BB"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27C62" w14:textId="77777777" w:rsidR="0054360A" w:rsidRDefault="0054360A" w:rsidP="0049107A">
            <w:pPr>
              <w:pStyle w:val="TAC"/>
              <w:rPr>
                <w:rFonts w:eastAsia="Calibri"/>
                <w:szCs w:val="22"/>
                <w:lang w:eastAsia="zh-CN"/>
              </w:rPr>
            </w:pPr>
            <w:r>
              <w:rPr>
                <w:rFonts w:eastAsia="Calibri"/>
                <w:szCs w:val="22"/>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8555" w14:textId="77777777" w:rsidR="0054360A" w:rsidRDefault="0054360A" w:rsidP="0049107A">
            <w:pPr>
              <w:pStyle w:val="TAC"/>
              <w:rPr>
                <w:rFonts w:eastAsia="Calibri"/>
                <w:szCs w:val="22"/>
                <w:lang w:eastAsia="zh-CN"/>
              </w:rPr>
            </w:pPr>
            <w:r>
              <w:rPr>
                <w:rFonts w:eastAsia="Calibri"/>
                <w:szCs w:val="22"/>
              </w:rPr>
              <w:t>1.9141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DD87" w14:textId="77777777" w:rsidR="0054360A" w:rsidRDefault="0054360A" w:rsidP="0049107A">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611A"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E1336" w14:textId="77777777" w:rsidR="0054360A" w:rsidRDefault="0054360A" w:rsidP="0049107A">
            <w:pPr>
              <w:pStyle w:val="TAC"/>
              <w:rPr>
                <w:rFonts w:eastAsia="Calibri"/>
                <w:szCs w:val="22"/>
                <w:lang w:eastAsia="zh-CN"/>
              </w:rPr>
            </w:pPr>
            <w:r>
              <w:rPr>
                <w:rFonts w:eastAsia="Calibri"/>
                <w:szCs w:val="22"/>
                <w:lang w:eastAsia="zh-CN"/>
              </w:rPr>
              <w:t>14343</w:t>
            </w:r>
          </w:p>
        </w:tc>
        <w:tc>
          <w:tcPr>
            <w:tcW w:w="0" w:type="auto"/>
            <w:tcBorders>
              <w:top w:val="single" w:sz="4" w:space="0" w:color="auto"/>
              <w:left w:val="single" w:sz="4" w:space="0" w:color="auto"/>
              <w:bottom w:val="single" w:sz="4" w:space="0" w:color="auto"/>
              <w:right w:val="single" w:sz="4" w:space="0" w:color="auto"/>
            </w:tcBorders>
            <w:vAlign w:val="center"/>
          </w:tcPr>
          <w:p w14:paraId="16D3E69F" w14:textId="77777777" w:rsidR="0054360A" w:rsidRDefault="0054360A" w:rsidP="0049107A">
            <w:pPr>
              <w:pStyle w:val="TAC"/>
              <w:rPr>
                <w:rFonts w:eastAsia="Calibri"/>
                <w:szCs w:val="22"/>
                <w:lang w:eastAsia="zh-CN"/>
              </w:rPr>
            </w:pPr>
            <w:r>
              <w:rPr>
                <w:rFonts w:eastAsia="Calibri"/>
                <w:szCs w:val="22"/>
              </w:rPr>
              <w:t>28680</w:t>
            </w:r>
          </w:p>
        </w:tc>
      </w:tr>
      <w:tr w:rsidR="0054360A" w14:paraId="702B45CB"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3F0F12" w14:textId="77777777" w:rsidR="0054360A" w:rsidRDefault="0054360A" w:rsidP="0049107A">
            <w:pPr>
              <w:pStyle w:val="TAC"/>
              <w:rPr>
                <w:rFonts w:eastAsia="Calibri"/>
                <w:szCs w:val="22"/>
                <w:lang w:eastAsia="zh-CN"/>
              </w:rPr>
            </w:pPr>
            <w:r>
              <w:rPr>
                <w:rFonts w:eastAsia="Calibri"/>
                <w:szCs w:val="22"/>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1436" w14:textId="77777777" w:rsidR="0054360A" w:rsidRDefault="0054360A" w:rsidP="0049107A">
            <w:pPr>
              <w:pStyle w:val="TAC"/>
              <w:rPr>
                <w:rFonts w:eastAsia="Calibri"/>
                <w:szCs w:val="22"/>
                <w:lang w:eastAsia="zh-CN"/>
              </w:rPr>
            </w:pPr>
            <w:r>
              <w:rPr>
                <w:rFonts w:eastAsia="Calibri"/>
                <w:szCs w:val="22"/>
              </w:rPr>
              <w:t>2.4063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E19F6" w14:textId="77777777" w:rsidR="0054360A" w:rsidRDefault="0054360A" w:rsidP="0049107A">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AAA3"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18DE" w14:textId="77777777" w:rsidR="0054360A" w:rsidRDefault="0054360A" w:rsidP="0049107A">
            <w:pPr>
              <w:pStyle w:val="TAC"/>
              <w:rPr>
                <w:rFonts w:eastAsia="Calibri"/>
                <w:szCs w:val="22"/>
                <w:lang w:eastAsia="zh-CN"/>
              </w:rPr>
            </w:pPr>
            <w:r>
              <w:rPr>
                <w:rFonts w:eastAsia="Calibri"/>
                <w:szCs w:val="22"/>
                <w:lang w:eastAsia="zh-CN"/>
              </w:rPr>
              <w:t>17928</w:t>
            </w:r>
          </w:p>
        </w:tc>
        <w:tc>
          <w:tcPr>
            <w:tcW w:w="0" w:type="auto"/>
            <w:tcBorders>
              <w:top w:val="single" w:sz="4" w:space="0" w:color="auto"/>
              <w:left w:val="single" w:sz="4" w:space="0" w:color="auto"/>
              <w:bottom w:val="single" w:sz="4" w:space="0" w:color="auto"/>
              <w:right w:val="single" w:sz="4" w:space="0" w:color="auto"/>
            </w:tcBorders>
            <w:vAlign w:val="center"/>
          </w:tcPr>
          <w:p w14:paraId="7B2FB477" w14:textId="77777777" w:rsidR="0054360A" w:rsidRDefault="0054360A" w:rsidP="0049107A">
            <w:pPr>
              <w:pStyle w:val="TAC"/>
              <w:rPr>
                <w:rFonts w:eastAsia="Calibri"/>
                <w:szCs w:val="22"/>
                <w:lang w:eastAsia="zh-CN"/>
              </w:rPr>
            </w:pPr>
            <w:r>
              <w:rPr>
                <w:rFonts w:eastAsia="Calibri"/>
                <w:szCs w:val="22"/>
              </w:rPr>
              <w:t>35856</w:t>
            </w:r>
          </w:p>
        </w:tc>
      </w:tr>
      <w:tr w:rsidR="0054360A" w14:paraId="7A7C459E"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173A8" w14:textId="77777777" w:rsidR="0054360A" w:rsidRDefault="0054360A" w:rsidP="0049107A">
            <w:pPr>
              <w:pStyle w:val="TAC"/>
              <w:rPr>
                <w:rFonts w:eastAsia="Calibri"/>
                <w:szCs w:val="22"/>
                <w:lang w:eastAsia="zh-CN"/>
              </w:rPr>
            </w:pPr>
            <w:r>
              <w:rPr>
                <w:rFonts w:eastAsia="Calibri"/>
                <w:szCs w:val="22"/>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ED80F" w14:textId="77777777" w:rsidR="0054360A" w:rsidRDefault="0054360A" w:rsidP="0049107A">
            <w:pPr>
              <w:pStyle w:val="TAC"/>
              <w:rPr>
                <w:rFonts w:eastAsia="Calibri"/>
                <w:szCs w:val="22"/>
                <w:lang w:eastAsia="zh-CN"/>
              </w:rPr>
            </w:pPr>
            <w:r>
              <w:rPr>
                <w:rFonts w:eastAsia="Calibri"/>
                <w:szCs w:val="22"/>
              </w:rPr>
              <w:t>2.7305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3A418" w14:textId="77777777" w:rsidR="0054360A" w:rsidRDefault="0054360A" w:rsidP="0049107A">
            <w:pPr>
              <w:pStyle w:val="TAC"/>
              <w:rPr>
                <w:rFonts w:eastAsia="Calibri"/>
                <w:szCs w:val="22"/>
                <w:lang w:eastAsia="zh-CN"/>
              </w:rPr>
            </w:pPr>
            <w:r>
              <w:rPr>
                <w:rFonts w:eastAsia="Calibri"/>
                <w:szCs w:val="22"/>
                <w:lang w:eastAsia="zh-CN"/>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0B1519" w14:textId="77777777" w:rsidR="0054360A" w:rsidRDefault="0054360A" w:rsidP="0049107A">
            <w:pPr>
              <w:pStyle w:val="TAC"/>
              <w:rPr>
                <w:rFonts w:eastAsia="Calibri"/>
                <w:szCs w:val="22"/>
                <w:lang w:eastAsia="zh-CN"/>
              </w:rPr>
            </w:pPr>
            <w:r>
              <w:rPr>
                <w:rFonts w:eastAsia="Calibri"/>
                <w:szCs w:val="22"/>
                <w:lang w:eastAsia="zh-CN"/>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5149B" w14:textId="77777777" w:rsidR="0054360A" w:rsidRDefault="0054360A" w:rsidP="0049107A">
            <w:pPr>
              <w:pStyle w:val="TAC"/>
              <w:rPr>
                <w:rFonts w:eastAsia="Calibri"/>
                <w:szCs w:val="22"/>
                <w:lang w:eastAsia="zh-CN"/>
              </w:rPr>
            </w:pPr>
            <w:r>
              <w:rPr>
                <w:rFonts w:eastAsia="Calibri"/>
                <w:szCs w:val="22"/>
                <w:lang w:eastAsia="zh-CN"/>
              </w:rPr>
              <w:t>20496</w:t>
            </w:r>
          </w:p>
        </w:tc>
        <w:tc>
          <w:tcPr>
            <w:tcW w:w="0" w:type="auto"/>
            <w:tcBorders>
              <w:top w:val="single" w:sz="4" w:space="0" w:color="auto"/>
              <w:left w:val="single" w:sz="4" w:space="0" w:color="auto"/>
              <w:bottom w:val="single" w:sz="4" w:space="0" w:color="auto"/>
              <w:right w:val="single" w:sz="4" w:space="0" w:color="auto"/>
            </w:tcBorders>
            <w:vAlign w:val="center"/>
          </w:tcPr>
          <w:p w14:paraId="646464CF" w14:textId="77777777" w:rsidR="0054360A" w:rsidRDefault="0054360A" w:rsidP="0049107A">
            <w:pPr>
              <w:pStyle w:val="TAC"/>
              <w:rPr>
                <w:rFonts w:eastAsia="Calibri"/>
                <w:szCs w:val="22"/>
                <w:lang w:eastAsia="zh-CN"/>
              </w:rPr>
            </w:pPr>
            <w:r>
              <w:rPr>
                <w:rFonts w:eastAsia="Calibri"/>
                <w:szCs w:val="22"/>
              </w:rPr>
              <w:t>40976</w:t>
            </w:r>
          </w:p>
        </w:tc>
      </w:tr>
      <w:tr w:rsidR="0054360A" w14:paraId="0F22E7DD"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7B83C" w14:textId="77777777" w:rsidR="0054360A" w:rsidRDefault="0054360A" w:rsidP="0049107A">
            <w:pPr>
              <w:pStyle w:val="TAC"/>
              <w:rPr>
                <w:rFonts w:eastAsia="Calibri"/>
                <w:szCs w:val="22"/>
                <w:lang w:eastAsia="zh-CN"/>
              </w:rPr>
            </w:pPr>
            <w:r>
              <w:rPr>
                <w:rFonts w:eastAsia="Calibri"/>
                <w:szCs w:val="22"/>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396C2" w14:textId="77777777" w:rsidR="0054360A" w:rsidRDefault="0054360A" w:rsidP="0049107A">
            <w:pPr>
              <w:pStyle w:val="TAC"/>
              <w:rPr>
                <w:rFonts w:eastAsia="Calibri"/>
                <w:szCs w:val="22"/>
                <w:lang w:eastAsia="zh-CN"/>
              </w:rPr>
            </w:pPr>
            <w:r>
              <w:rPr>
                <w:rFonts w:eastAsia="Calibri"/>
                <w:szCs w:val="22"/>
              </w:rPr>
              <w:t>3.3223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B7CD2" w14:textId="77777777" w:rsidR="0054360A" w:rsidRDefault="0054360A" w:rsidP="0049107A">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7728"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7FE8A" w14:textId="77777777" w:rsidR="0054360A" w:rsidRDefault="0054360A" w:rsidP="0049107A">
            <w:pPr>
              <w:pStyle w:val="TAC"/>
              <w:rPr>
                <w:rFonts w:eastAsia="Calibri"/>
                <w:szCs w:val="22"/>
                <w:lang w:eastAsia="zh-CN"/>
              </w:rPr>
            </w:pPr>
            <w:r>
              <w:rPr>
                <w:rFonts w:eastAsia="Calibri"/>
                <w:szCs w:val="22"/>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50FCD923" w14:textId="77777777" w:rsidR="0054360A" w:rsidRDefault="0054360A" w:rsidP="0049107A">
            <w:pPr>
              <w:pStyle w:val="TAC"/>
              <w:rPr>
                <w:rFonts w:eastAsia="Calibri"/>
                <w:szCs w:val="22"/>
                <w:lang w:eastAsia="zh-CN"/>
              </w:rPr>
            </w:pPr>
            <w:r>
              <w:rPr>
                <w:rFonts w:eastAsia="Calibri"/>
                <w:szCs w:val="22"/>
              </w:rPr>
              <w:t>50184</w:t>
            </w:r>
          </w:p>
        </w:tc>
      </w:tr>
      <w:tr w:rsidR="0054360A" w14:paraId="1B7525E7"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BC16" w14:textId="77777777" w:rsidR="0054360A" w:rsidRDefault="0054360A" w:rsidP="0049107A">
            <w:pPr>
              <w:pStyle w:val="TAC"/>
              <w:rPr>
                <w:rFonts w:eastAsia="Calibri"/>
                <w:szCs w:val="22"/>
                <w:lang w:eastAsia="zh-CN"/>
              </w:rPr>
            </w:pPr>
            <w:r>
              <w:rPr>
                <w:rFonts w:eastAsia="Calibri"/>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D77AD" w14:textId="77777777" w:rsidR="0054360A" w:rsidRDefault="0054360A" w:rsidP="0049107A">
            <w:pPr>
              <w:pStyle w:val="TAC"/>
              <w:rPr>
                <w:rFonts w:eastAsia="Calibri"/>
                <w:szCs w:val="22"/>
                <w:lang w:eastAsia="zh-CN"/>
              </w:rPr>
            </w:pPr>
            <w:r>
              <w:rPr>
                <w:rFonts w:eastAsia="Calibri"/>
                <w:szCs w:val="22"/>
              </w:rPr>
              <w:t>3.9023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4FFF6" w14:textId="77777777" w:rsidR="0054360A" w:rsidRDefault="0054360A" w:rsidP="0049107A">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7195"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E4C94" w14:textId="77777777" w:rsidR="0054360A" w:rsidRDefault="0054360A" w:rsidP="0049107A">
            <w:pPr>
              <w:pStyle w:val="TAC"/>
              <w:rPr>
                <w:rFonts w:eastAsia="Calibri"/>
                <w:szCs w:val="22"/>
                <w:lang w:eastAsia="zh-CN"/>
              </w:rPr>
            </w:pPr>
            <w:r>
              <w:rPr>
                <w:rFonts w:eastAsia="Calibri"/>
                <w:szCs w:val="22"/>
                <w:lang w:eastAsia="zh-CN"/>
              </w:rPr>
              <w:t>29192</w:t>
            </w:r>
          </w:p>
        </w:tc>
        <w:tc>
          <w:tcPr>
            <w:tcW w:w="0" w:type="auto"/>
            <w:tcBorders>
              <w:top w:val="single" w:sz="4" w:space="0" w:color="auto"/>
              <w:left w:val="single" w:sz="4" w:space="0" w:color="auto"/>
              <w:bottom w:val="single" w:sz="4" w:space="0" w:color="auto"/>
              <w:right w:val="single" w:sz="4" w:space="0" w:color="auto"/>
            </w:tcBorders>
            <w:vAlign w:val="center"/>
          </w:tcPr>
          <w:p w14:paraId="0FDC8F61" w14:textId="77777777" w:rsidR="0054360A" w:rsidRDefault="0054360A" w:rsidP="0049107A">
            <w:pPr>
              <w:pStyle w:val="TAC"/>
              <w:rPr>
                <w:rFonts w:eastAsia="Calibri"/>
                <w:szCs w:val="22"/>
                <w:lang w:eastAsia="zh-CN"/>
              </w:rPr>
            </w:pPr>
            <w:r>
              <w:rPr>
                <w:rFonts w:eastAsia="Calibri"/>
                <w:szCs w:val="22"/>
              </w:rPr>
              <w:t>58384</w:t>
            </w:r>
          </w:p>
        </w:tc>
      </w:tr>
      <w:tr w:rsidR="0054360A" w14:paraId="1302C23B"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BC217" w14:textId="77777777" w:rsidR="0054360A" w:rsidRDefault="0054360A" w:rsidP="0049107A">
            <w:pPr>
              <w:pStyle w:val="TAC"/>
              <w:rPr>
                <w:rFonts w:eastAsia="Calibri"/>
                <w:szCs w:val="22"/>
                <w:lang w:eastAsia="zh-CN"/>
              </w:rPr>
            </w:pPr>
            <w:r>
              <w:rPr>
                <w:rFonts w:eastAsia="Calibri"/>
                <w:szCs w:val="22"/>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1EEE2" w14:textId="77777777" w:rsidR="0054360A" w:rsidRDefault="0054360A" w:rsidP="0049107A">
            <w:pPr>
              <w:pStyle w:val="TAC"/>
              <w:rPr>
                <w:rFonts w:eastAsia="Calibri"/>
                <w:szCs w:val="22"/>
                <w:lang w:eastAsia="zh-CN"/>
              </w:rPr>
            </w:pPr>
            <w:r>
              <w:rPr>
                <w:rFonts w:eastAsia="Calibri"/>
                <w:szCs w:val="22"/>
              </w:rPr>
              <w:t>4.5234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17C4" w14:textId="77777777" w:rsidR="0054360A" w:rsidRDefault="0054360A" w:rsidP="0049107A">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6E81"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E1C77" w14:textId="77777777" w:rsidR="0054360A" w:rsidRDefault="0054360A" w:rsidP="0049107A">
            <w:pPr>
              <w:pStyle w:val="TAC"/>
              <w:rPr>
                <w:rFonts w:eastAsia="Calibri"/>
                <w:szCs w:val="22"/>
                <w:lang w:eastAsia="zh-CN"/>
              </w:rPr>
            </w:pPr>
            <w:r>
              <w:rPr>
                <w:rFonts w:eastAsia="Calibri"/>
                <w:szCs w:val="22"/>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3A16AD4A" w14:textId="77777777" w:rsidR="0054360A" w:rsidRDefault="0054360A" w:rsidP="0049107A">
            <w:pPr>
              <w:pStyle w:val="TAC"/>
              <w:rPr>
                <w:rFonts w:eastAsia="Calibri"/>
                <w:szCs w:val="22"/>
                <w:lang w:eastAsia="zh-CN"/>
              </w:rPr>
            </w:pPr>
            <w:r>
              <w:rPr>
                <w:rFonts w:eastAsia="Calibri"/>
                <w:szCs w:val="22"/>
              </w:rPr>
              <w:t>67584</w:t>
            </w:r>
          </w:p>
        </w:tc>
      </w:tr>
      <w:tr w:rsidR="0054360A" w14:paraId="776C1BA3"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21CCF" w14:textId="77777777" w:rsidR="0054360A" w:rsidRDefault="0054360A" w:rsidP="0049107A">
            <w:pPr>
              <w:pStyle w:val="TAC"/>
              <w:rPr>
                <w:rFonts w:eastAsia="Calibri"/>
                <w:szCs w:val="22"/>
                <w:lang w:eastAsia="zh-CN"/>
              </w:rPr>
            </w:pPr>
            <w:r>
              <w:rPr>
                <w:rFonts w:eastAsia="Calibri"/>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270F" w14:textId="77777777" w:rsidR="0054360A" w:rsidRDefault="0054360A" w:rsidP="0049107A">
            <w:pPr>
              <w:pStyle w:val="TAC"/>
              <w:rPr>
                <w:rFonts w:eastAsia="Calibri"/>
                <w:szCs w:val="22"/>
                <w:lang w:eastAsia="zh-CN"/>
              </w:rPr>
            </w:pPr>
            <w:r>
              <w:rPr>
                <w:rFonts w:eastAsia="Calibri"/>
                <w:szCs w:val="22"/>
              </w:rPr>
              <w:t>5.1152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F6004" w14:textId="77777777" w:rsidR="0054360A" w:rsidRDefault="0054360A" w:rsidP="0049107A">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2CB5"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D885" w14:textId="77777777" w:rsidR="0054360A" w:rsidRDefault="0054360A" w:rsidP="0049107A">
            <w:pPr>
              <w:pStyle w:val="TAC"/>
              <w:rPr>
                <w:rFonts w:eastAsia="Calibri"/>
                <w:szCs w:val="22"/>
                <w:lang w:eastAsia="zh-CN"/>
              </w:rPr>
            </w:pPr>
            <w:r>
              <w:rPr>
                <w:rFonts w:eastAsia="Calibri"/>
                <w:szCs w:val="22"/>
                <w:lang w:eastAsia="zh-CN"/>
              </w:rPr>
              <w:t>38936</w:t>
            </w:r>
          </w:p>
        </w:tc>
        <w:tc>
          <w:tcPr>
            <w:tcW w:w="0" w:type="auto"/>
            <w:tcBorders>
              <w:top w:val="single" w:sz="4" w:space="0" w:color="auto"/>
              <w:left w:val="single" w:sz="4" w:space="0" w:color="auto"/>
              <w:bottom w:val="single" w:sz="4" w:space="0" w:color="auto"/>
              <w:right w:val="single" w:sz="4" w:space="0" w:color="auto"/>
            </w:tcBorders>
            <w:vAlign w:val="center"/>
          </w:tcPr>
          <w:p w14:paraId="734D4C11" w14:textId="77777777" w:rsidR="0054360A" w:rsidRDefault="0054360A" w:rsidP="0049107A">
            <w:pPr>
              <w:pStyle w:val="TAC"/>
              <w:rPr>
                <w:rFonts w:eastAsia="Calibri"/>
                <w:szCs w:val="22"/>
                <w:lang w:eastAsia="zh-CN"/>
              </w:rPr>
            </w:pPr>
            <w:r>
              <w:rPr>
                <w:rFonts w:eastAsia="Calibri"/>
                <w:szCs w:val="22"/>
              </w:rPr>
              <w:t>77896</w:t>
            </w:r>
          </w:p>
        </w:tc>
      </w:tr>
      <w:tr w:rsidR="0054360A" w14:paraId="2AD7B180" w14:textId="77777777" w:rsidTr="0049107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D38F9" w14:textId="77777777" w:rsidR="0054360A" w:rsidRDefault="0054360A" w:rsidP="0049107A">
            <w:pPr>
              <w:pStyle w:val="TAC"/>
              <w:rPr>
                <w:rFonts w:eastAsia="Calibri"/>
                <w:szCs w:val="22"/>
                <w:lang w:eastAsia="zh-CN"/>
              </w:rPr>
            </w:pPr>
            <w:r>
              <w:rPr>
                <w:rFonts w:eastAsia="Calibri"/>
                <w:szCs w:val="22"/>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F6C91" w14:textId="77777777" w:rsidR="0054360A" w:rsidRDefault="0054360A" w:rsidP="0049107A">
            <w:pPr>
              <w:pStyle w:val="TAC"/>
              <w:rPr>
                <w:rFonts w:eastAsia="Calibri"/>
                <w:szCs w:val="22"/>
                <w:lang w:eastAsia="zh-CN"/>
              </w:rPr>
            </w:pPr>
            <w:r>
              <w:rPr>
                <w:rFonts w:eastAsia="Calibri"/>
                <w:szCs w:val="22"/>
              </w:rPr>
              <w:t>5.5547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D4C9" w14:textId="77777777" w:rsidR="0054360A" w:rsidRDefault="0054360A" w:rsidP="0049107A">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0242" w14:textId="77777777" w:rsidR="0054360A" w:rsidRDefault="0054360A" w:rsidP="0049107A">
            <w:pPr>
              <w:pStyle w:val="TAC"/>
              <w:rPr>
                <w:rFonts w:eastAsia="Calibri"/>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74C48" w14:textId="77777777" w:rsidR="0054360A" w:rsidRDefault="0054360A" w:rsidP="0049107A">
            <w:pPr>
              <w:pStyle w:val="TAC"/>
              <w:rPr>
                <w:rFonts w:eastAsia="Calibri"/>
                <w:szCs w:val="22"/>
                <w:lang w:eastAsia="zh-CN"/>
              </w:rPr>
            </w:pPr>
            <w:r>
              <w:rPr>
                <w:rFonts w:eastAsia="Calibri"/>
                <w:szCs w:val="22"/>
                <w:lang w:eastAsia="zh-CN"/>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0FD649BE" w14:textId="77777777" w:rsidR="0054360A" w:rsidRDefault="0054360A" w:rsidP="0049107A">
            <w:pPr>
              <w:pStyle w:val="TAC"/>
              <w:rPr>
                <w:rFonts w:eastAsia="Calibri"/>
                <w:szCs w:val="22"/>
                <w:lang w:eastAsia="zh-CN"/>
              </w:rPr>
            </w:pPr>
            <w:r>
              <w:rPr>
                <w:rFonts w:eastAsia="Calibri"/>
                <w:szCs w:val="22"/>
              </w:rPr>
              <w:t>83976</w:t>
            </w:r>
          </w:p>
        </w:tc>
      </w:tr>
      <w:tr w:rsidR="0054360A" w14:paraId="25BA6A60" w14:textId="77777777" w:rsidTr="0049107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CCE29B" w14:textId="77777777" w:rsidR="0054360A" w:rsidRDefault="0054360A" w:rsidP="004C32EB">
            <w:pPr>
              <w:pStyle w:val="TAL"/>
            </w:pPr>
            <w:r>
              <w:t>Note 1:</w:t>
            </w:r>
            <w:r>
              <w:tab/>
              <w:t xml:space="preserve">Number of DMRS </w:t>
            </w:r>
            <w:r>
              <w:rPr>
                <w:lang w:eastAsia="zh-CN"/>
              </w:rPr>
              <w:t>REs</w:t>
            </w:r>
            <w:r>
              <w:t xml:space="preserve"> includes the overhead of the DM-RS CDM groups without data</w:t>
            </w:r>
            <w:r w:rsidR="004C32EB">
              <w:t>.</w:t>
            </w:r>
          </w:p>
          <w:p w14:paraId="2FC14D2C" w14:textId="4C1E2887" w:rsidR="004C32EB" w:rsidRDefault="004C32EB" w:rsidP="004C32EB">
            <w:pPr>
              <w:pStyle w:val="TAL"/>
            </w:pPr>
            <w:r w:rsidRPr="00F83B33">
              <w:rPr>
                <w:highlight w:val="yellow"/>
              </w:rPr>
              <w:t>Note 2:</w:t>
            </w:r>
            <w:r w:rsidRPr="00F83B33">
              <w:rPr>
                <w:highlight w:val="yellow"/>
              </w:rPr>
              <w:tab/>
            </w:r>
            <w:r w:rsidRPr="00F83B33">
              <w:rPr>
                <w:rFonts w:eastAsia="Yu Mincho"/>
                <w:highlight w:val="yellow"/>
              </w:rPr>
              <w:t>PDSCH is only scheduled on slots which are full DL.</w:t>
            </w:r>
          </w:p>
        </w:tc>
      </w:tr>
    </w:tbl>
    <w:p w14:paraId="12545BB0" w14:textId="77777777" w:rsidR="0054360A" w:rsidRDefault="0054360A" w:rsidP="0054360A">
      <w:pPr>
        <w:rPr>
          <w:lang w:val="nb-NO" w:eastAsia="en-GB"/>
        </w:rPr>
      </w:pPr>
    </w:p>
    <w:p w14:paraId="03A4CD93" w14:textId="0391D7AD" w:rsidR="002C132A" w:rsidRPr="002C132A" w:rsidRDefault="002C132A" w:rsidP="002C132A">
      <w:pPr>
        <w:pStyle w:val="TH"/>
        <w:rPr>
          <w:highlight w:val="yellow"/>
        </w:rPr>
      </w:pPr>
      <w:r w:rsidRPr="002C132A">
        <w:rPr>
          <w:highlight w:val="yellow"/>
        </w:rPr>
        <w:t>Table A.3.5-</w:t>
      </w:r>
      <w:r>
        <w:rPr>
          <w:highlight w:val="yellow"/>
        </w:rPr>
        <w:t>4</w:t>
      </w:r>
      <w:r w:rsidRPr="002C132A">
        <w:rPr>
          <w:highlight w:val="yellow"/>
        </w:rPr>
        <w:t>: Fixed Reference Channels for FR</w:t>
      </w:r>
      <w:r>
        <w:rPr>
          <w:highlight w:val="yellow"/>
        </w:rPr>
        <w:t>2</w:t>
      </w:r>
      <w:r w:rsidRPr="002C132A">
        <w:rPr>
          <w:highlight w:val="yellow"/>
        </w:rPr>
        <w:t xml:space="preserve"> PMI reporting </w:t>
      </w:r>
      <w:r w:rsidRPr="002C132A">
        <w:rPr>
          <w:rFonts w:eastAsia="Malgun Gothic"/>
          <w:highlight w:val="yellow"/>
        </w:rPr>
        <w:t>(</w:t>
      </w:r>
      <w:r w:rsidRPr="002C132A">
        <w:rPr>
          <w:highlight w:val="yellow"/>
          <w:lang w:eastAsia="zh-CN"/>
        </w:rPr>
        <w:t>16QAM</w:t>
      </w:r>
      <w:r w:rsidRPr="002C132A">
        <w:rPr>
          <w:rFonts w:eastAsia="Malgun Gothic"/>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218"/>
      </w:tblGrid>
      <w:tr w:rsidR="00943F51" w:rsidRPr="002C132A" w14:paraId="3C09DB3C"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46F2F88" w14:textId="77777777" w:rsidR="00943F51" w:rsidRPr="002C132A" w:rsidRDefault="00943F51" w:rsidP="002C132A">
            <w:pPr>
              <w:pStyle w:val="TAH"/>
              <w:rPr>
                <w:highlight w:val="yellow"/>
              </w:rPr>
            </w:pPr>
            <w:r w:rsidRPr="002C132A">
              <w:rPr>
                <w:highlight w:val="yellow"/>
              </w:rPr>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187F57EA" w14:textId="08A60D0B" w:rsidR="00943F51" w:rsidRPr="002C132A" w:rsidRDefault="00943F51" w:rsidP="009859DB">
            <w:pPr>
              <w:pStyle w:val="TAH"/>
              <w:rPr>
                <w:highlight w:val="yellow"/>
                <w:lang w:eastAsia="zh-CN"/>
              </w:rPr>
            </w:pPr>
            <w:r w:rsidRPr="002C132A">
              <w:rPr>
                <w:highlight w:val="yellow"/>
                <w:lang w:eastAsia="zh-CN"/>
              </w:rPr>
              <w:t>M-FR</w:t>
            </w:r>
            <w:r w:rsidR="009859DB">
              <w:rPr>
                <w:highlight w:val="yellow"/>
                <w:lang w:eastAsia="zh-CN"/>
              </w:rPr>
              <w:t>2</w:t>
            </w:r>
            <w:r w:rsidRPr="002C132A">
              <w:rPr>
                <w:highlight w:val="yellow"/>
                <w:lang w:eastAsia="zh-CN"/>
              </w:rPr>
              <w:t>-A.3.</w:t>
            </w:r>
            <w:r>
              <w:rPr>
                <w:highlight w:val="yellow"/>
                <w:lang w:eastAsia="zh-CN"/>
              </w:rPr>
              <w:t>5</w:t>
            </w:r>
            <w:r w:rsidRPr="002C132A">
              <w:rPr>
                <w:highlight w:val="yellow"/>
                <w:lang w:eastAsia="zh-CN"/>
              </w:rPr>
              <w:t>-</w:t>
            </w:r>
            <w:r w:rsidR="009859DB">
              <w:rPr>
                <w:highlight w:val="yellow"/>
                <w:lang w:eastAsia="zh-CN"/>
              </w:rPr>
              <w:t>3</w:t>
            </w:r>
            <w:bookmarkStart w:id="34" w:name="_GoBack"/>
            <w:bookmarkEnd w:id="34"/>
          </w:p>
        </w:tc>
      </w:tr>
      <w:tr w:rsidR="00943F51" w:rsidRPr="002C132A" w14:paraId="6004B065"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12C64FC" w14:textId="77777777" w:rsidR="00943F51" w:rsidRPr="002C132A" w:rsidRDefault="00943F51" w:rsidP="002C132A">
            <w:pPr>
              <w:pStyle w:val="TAC"/>
              <w:rPr>
                <w:highlight w:val="yellow"/>
                <w:lang w:eastAsia="zh-CN"/>
              </w:rPr>
            </w:pPr>
            <w:r w:rsidRPr="002C132A">
              <w:rPr>
                <w:highlight w:val="yellow"/>
              </w:rPr>
              <w:t>Channel bandwidth</w:t>
            </w:r>
            <w:r w:rsidRPr="002C132A">
              <w:rPr>
                <w:szCs w:val="18"/>
                <w:highlight w:val="yellow"/>
                <w:lang w:val="sv-FI"/>
              </w:rPr>
              <w:t xml:space="preserve"> </w:t>
            </w:r>
            <w:r w:rsidRPr="002C132A">
              <w:rPr>
                <w:szCs w:val="18"/>
                <w:highlight w:val="yellow"/>
              </w:rPr>
              <w:t>(</w:t>
            </w:r>
            <w:r w:rsidRPr="002C132A">
              <w:rPr>
                <w:rFonts w:hint="eastAsia"/>
                <w:highlight w:val="yellow"/>
                <w:lang w:eastAsia="zh-CN"/>
              </w:rPr>
              <w:t>M</w:t>
            </w:r>
            <w:r w:rsidRPr="002C132A">
              <w:rPr>
                <w:highlight w:val="yellow"/>
                <w:lang w:eastAsia="zh-CN"/>
              </w:rPr>
              <w:t>Hz</w:t>
            </w:r>
            <w:r w:rsidRPr="002C132A">
              <w:rPr>
                <w:szCs w:val="18"/>
                <w:highlight w:val="yellow"/>
              </w:rPr>
              <w:t>)</w:t>
            </w:r>
          </w:p>
        </w:tc>
        <w:tc>
          <w:tcPr>
            <w:tcW w:w="1218" w:type="dxa"/>
            <w:tcBorders>
              <w:top w:val="single" w:sz="4" w:space="0" w:color="auto"/>
              <w:left w:val="single" w:sz="4" w:space="0" w:color="auto"/>
              <w:bottom w:val="single" w:sz="4" w:space="0" w:color="auto"/>
              <w:right w:val="single" w:sz="4" w:space="0" w:color="auto"/>
            </w:tcBorders>
            <w:vAlign w:val="center"/>
          </w:tcPr>
          <w:p w14:paraId="7F2B0FBA" w14:textId="02375F49" w:rsidR="00943F51" w:rsidRPr="002C132A" w:rsidRDefault="00943F51" w:rsidP="002C132A">
            <w:pPr>
              <w:pStyle w:val="TAC"/>
              <w:rPr>
                <w:highlight w:val="yellow"/>
                <w:lang w:eastAsia="zh-CN"/>
              </w:rPr>
            </w:pPr>
            <w:r>
              <w:rPr>
                <w:highlight w:val="yellow"/>
                <w:lang w:eastAsia="zh-CN"/>
              </w:rPr>
              <w:t>100</w:t>
            </w:r>
          </w:p>
        </w:tc>
      </w:tr>
      <w:tr w:rsidR="00943F51" w:rsidRPr="002C132A" w14:paraId="0608E0D7"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EF00C87" w14:textId="77777777" w:rsidR="00943F51" w:rsidRPr="002C132A" w:rsidRDefault="00943F51" w:rsidP="002C132A">
            <w:pPr>
              <w:pStyle w:val="TAC"/>
              <w:rPr>
                <w:highlight w:val="yellow"/>
              </w:rPr>
            </w:pPr>
            <w:r w:rsidRPr="002C132A">
              <w:rPr>
                <w:szCs w:val="18"/>
                <w:highlight w:val="yellow"/>
              </w:rPr>
              <w:t>Subcarrier spacing</w:t>
            </w:r>
            <w:r w:rsidRPr="002C132A">
              <w:rPr>
                <w:szCs w:val="18"/>
                <w:highlight w:val="yellow"/>
                <w:lang w:val="sv-FI"/>
              </w:rPr>
              <w:t xml:space="preserve"> </w:t>
            </w:r>
            <w:r w:rsidRPr="002C132A">
              <w:rPr>
                <w:szCs w:val="18"/>
                <w:highlight w:val="yellow"/>
              </w:rPr>
              <w:t>(</w:t>
            </w:r>
            <w:r w:rsidRPr="002C132A">
              <w:rPr>
                <w:rFonts w:hint="eastAsia"/>
                <w:highlight w:val="yellow"/>
                <w:lang w:eastAsia="zh-CN"/>
              </w:rPr>
              <w:t>k</w:t>
            </w:r>
            <w:r w:rsidRPr="002C132A">
              <w:rPr>
                <w:highlight w:val="yellow"/>
                <w:lang w:eastAsia="zh-CN"/>
              </w:rPr>
              <w:t>Hz</w:t>
            </w:r>
            <w:r w:rsidRPr="002C132A">
              <w:rPr>
                <w:szCs w:val="18"/>
                <w:highlight w:val="yellow"/>
              </w:rPr>
              <w:t>)</w:t>
            </w:r>
          </w:p>
        </w:tc>
        <w:tc>
          <w:tcPr>
            <w:tcW w:w="1218" w:type="dxa"/>
            <w:tcBorders>
              <w:top w:val="single" w:sz="4" w:space="0" w:color="auto"/>
              <w:left w:val="single" w:sz="4" w:space="0" w:color="auto"/>
              <w:bottom w:val="single" w:sz="4" w:space="0" w:color="auto"/>
              <w:right w:val="single" w:sz="4" w:space="0" w:color="auto"/>
            </w:tcBorders>
            <w:vAlign w:val="center"/>
          </w:tcPr>
          <w:p w14:paraId="4A1D57DB" w14:textId="1FF49A7B" w:rsidR="00943F51" w:rsidRPr="002C132A" w:rsidRDefault="00943F51" w:rsidP="002C132A">
            <w:pPr>
              <w:pStyle w:val="TAC"/>
              <w:rPr>
                <w:highlight w:val="yellow"/>
                <w:lang w:eastAsia="zh-CN"/>
              </w:rPr>
            </w:pPr>
            <w:r>
              <w:rPr>
                <w:highlight w:val="yellow"/>
                <w:lang w:eastAsia="zh-CN"/>
              </w:rPr>
              <w:t>120</w:t>
            </w:r>
          </w:p>
        </w:tc>
      </w:tr>
      <w:tr w:rsidR="00943F51" w:rsidRPr="002C132A" w14:paraId="7CC1FAB9"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DA65C4B" w14:textId="77777777" w:rsidR="00943F51" w:rsidRPr="002C132A" w:rsidRDefault="00943F51" w:rsidP="002C132A">
            <w:pPr>
              <w:pStyle w:val="TAC"/>
              <w:rPr>
                <w:highlight w:val="yellow"/>
                <w:lang w:eastAsia="zh-CN"/>
              </w:rPr>
            </w:pPr>
            <w:r w:rsidRPr="002C132A">
              <w:rPr>
                <w:szCs w:val="18"/>
                <w:highlight w:val="yellow"/>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122F67F7" w14:textId="40344A1E" w:rsidR="00943F51" w:rsidRPr="002C132A" w:rsidRDefault="00943F51" w:rsidP="002C132A">
            <w:pPr>
              <w:pStyle w:val="TAC"/>
              <w:rPr>
                <w:highlight w:val="yellow"/>
                <w:lang w:eastAsia="zh-CN"/>
              </w:rPr>
            </w:pPr>
            <w:r>
              <w:rPr>
                <w:highlight w:val="yellow"/>
                <w:lang w:eastAsia="zh-CN"/>
              </w:rPr>
              <w:t>66</w:t>
            </w:r>
          </w:p>
        </w:tc>
      </w:tr>
      <w:tr w:rsidR="00943F51" w:rsidRPr="002C132A" w14:paraId="009BD144"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8BC91A1" w14:textId="77777777" w:rsidR="00943F51" w:rsidRPr="002C132A" w:rsidRDefault="00943F51" w:rsidP="002C132A">
            <w:pPr>
              <w:pStyle w:val="TAC"/>
              <w:rPr>
                <w:highlight w:val="yellow"/>
              </w:rPr>
            </w:pPr>
            <w:r w:rsidRPr="002C132A">
              <w:rPr>
                <w:szCs w:val="18"/>
                <w:highlight w:val="yellow"/>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352BA23C" w14:textId="77777777" w:rsidR="00943F51" w:rsidRPr="002C132A" w:rsidRDefault="00943F51" w:rsidP="002C132A">
            <w:pPr>
              <w:pStyle w:val="TAC"/>
              <w:rPr>
                <w:highlight w:val="yellow"/>
                <w:lang w:eastAsia="zh-CN"/>
              </w:rPr>
            </w:pPr>
            <w:r w:rsidRPr="002C132A">
              <w:rPr>
                <w:rFonts w:hint="eastAsia"/>
                <w:highlight w:val="yellow"/>
                <w:lang w:eastAsia="zh-CN"/>
              </w:rPr>
              <w:t>1</w:t>
            </w:r>
            <w:r w:rsidRPr="002C132A">
              <w:rPr>
                <w:highlight w:val="yellow"/>
                <w:lang w:eastAsia="zh-CN"/>
              </w:rPr>
              <w:t>2</w:t>
            </w:r>
          </w:p>
        </w:tc>
      </w:tr>
      <w:tr w:rsidR="00943F51" w:rsidRPr="002C132A" w14:paraId="03E920E7"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4B7D273" w14:textId="77777777" w:rsidR="00943F51" w:rsidRPr="002C132A" w:rsidRDefault="00943F51" w:rsidP="002C132A">
            <w:pPr>
              <w:pStyle w:val="TAC"/>
              <w:rPr>
                <w:highlight w:val="yellow"/>
              </w:rPr>
            </w:pPr>
            <w:r w:rsidRPr="002C132A">
              <w:rPr>
                <w:szCs w:val="18"/>
                <w:highlight w:val="yellow"/>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4B11812F" w14:textId="77777777" w:rsidR="00943F51" w:rsidRPr="002C132A" w:rsidRDefault="00943F51" w:rsidP="002C132A">
            <w:pPr>
              <w:pStyle w:val="TAC"/>
              <w:rPr>
                <w:highlight w:val="yellow"/>
                <w:lang w:eastAsia="zh-CN"/>
              </w:rPr>
            </w:pPr>
            <w:r w:rsidRPr="002C132A">
              <w:rPr>
                <w:rFonts w:hint="eastAsia"/>
                <w:highlight w:val="yellow"/>
                <w:lang w:eastAsia="zh-CN"/>
              </w:rPr>
              <w:t>6</w:t>
            </w:r>
            <w:r w:rsidRPr="002C132A">
              <w:rPr>
                <w:highlight w:val="yellow"/>
                <w:lang w:eastAsia="zh-CN"/>
              </w:rPr>
              <w:t>4QAM</w:t>
            </w:r>
          </w:p>
        </w:tc>
      </w:tr>
      <w:tr w:rsidR="00943F51" w:rsidRPr="002C132A" w14:paraId="6D86865E"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1A00195" w14:textId="77777777" w:rsidR="00943F51" w:rsidRPr="002C132A" w:rsidRDefault="00943F51" w:rsidP="002C132A">
            <w:pPr>
              <w:pStyle w:val="TAC"/>
              <w:rPr>
                <w:szCs w:val="22"/>
                <w:highlight w:val="yellow"/>
              </w:rPr>
            </w:pPr>
            <w:r w:rsidRPr="002C132A">
              <w:rPr>
                <w:szCs w:val="18"/>
                <w:highlight w:val="yellow"/>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1269656F" w14:textId="77777777" w:rsidR="00943F51" w:rsidRPr="002C132A" w:rsidRDefault="00943F51" w:rsidP="002C132A">
            <w:pPr>
              <w:pStyle w:val="TAC"/>
              <w:rPr>
                <w:highlight w:val="yellow"/>
                <w:lang w:eastAsia="zh-CN"/>
              </w:rPr>
            </w:pPr>
            <w:r w:rsidRPr="002C132A">
              <w:rPr>
                <w:rFonts w:hint="eastAsia"/>
                <w:highlight w:val="yellow"/>
                <w:lang w:eastAsia="zh-CN"/>
              </w:rPr>
              <w:t>1</w:t>
            </w:r>
            <w:r w:rsidRPr="002C132A">
              <w:rPr>
                <w:highlight w:val="yellow"/>
                <w:lang w:eastAsia="zh-CN"/>
              </w:rPr>
              <w:t>3</w:t>
            </w:r>
          </w:p>
        </w:tc>
      </w:tr>
      <w:tr w:rsidR="00943F51" w:rsidRPr="002C132A" w14:paraId="1A8D76F9"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CDDBCDB" w14:textId="77777777" w:rsidR="00943F51" w:rsidRPr="002C132A" w:rsidRDefault="00943F51" w:rsidP="002C132A">
            <w:pPr>
              <w:pStyle w:val="TAC"/>
              <w:rPr>
                <w:highlight w:val="yellow"/>
              </w:rPr>
            </w:pPr>
            <w:r w:rsidRPr="002C132A">
              <w:rPr>
                <w:szCs w:val="18"/>
                <w:highlight w:val="yellow"/>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41A30F60" w14:textId="77777777" w:rsidR="00943F51" w:rsidRPr="002C132A" w:rsidRDefault="00943F51" w:rsidP="002C132A">
            <w:pPr>
              <w:pStyle w:val="TAC"/>
              <w:rPr>
                <w:highlight w:val="yellow"/>
                <w:lang w:eastAsia="zh-CN"/>
              </w:rPr>
            </w:pPr>
            <w:r w:rsidRPr="002C132A">
              <w:rPr>
                <w:highlight w:val="yellow"/>
                <w:lang w:eastAsia="zh-CN"/>
              </w:rPr>
              <w:t>16QAM</w:t>
            </w:r>
          </w:p>
        </w:tc>
      </w:tr>
      <w:tr w:rsidR="00943F51" w:rsidRPr="002C132A" w14:paraId="27AE42A2"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01A017A" w14:textId="77777777" w:rsidR="00943F51" w:rsidRPr="002C132A" w:rsidRDefault="00943F51" w:rsidP="002C132A">
            <w:pPr>
              <w:pStyle w:val="TAC"/>
              <w:rPr>
                <w:highlight w:val="yellow"/>
              </w:rPr>
            </w:pPr>
            <w:r w:rsidRPr="002C132A">
              <w:rPr>
                <w:szCs w:val="18"/>
                <w:highlight w:val="yellow"/>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40B7890D" w14:textId="77777777" w:rsidR="00943F51" w:rsidRPr="002C132A" w:rsidRDefault="00943F51" w:rsidP="002C132A">
            <w:pPr>
              <w:pStyle w:val="TAC"/>
              <w:rPr>
                <w:highlight w:val="yellow"/>
                <w:lang w:eastAsia="zh-CN"/>
              </w:rPr>
            </w:pPr>
            <w:r w:rsidRPr="002C132A">
              <w:rPr>
                <w:highlight w:val="yellow"/>
                <w:lang w:eastAsia="zh-CN"/>
              </w:rPr>
              <w:t>490/1024</w:t>
            </w:r>
          </w:p>
        </w:tc>
      </w:tr>
      <w:tr w:rsidR="00943F51" w:rsidRPr="002C132A" w14:paraId="480FD7A3"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33F1A2A" w14:textId="77777777" w:rsidR="00943F51" w:rsidRPr="002C132A" w:rsidRDefault="00943F51" w:rsidP="002C132A">
            <w:pPr>
              <w:pStyle w:val="TAC"/>
              <w:rPr>
                <w:highlight w:val="yellow"/>
                <w:lang w:eastAsia="zh-CN"/>
              </w:rPr>
            </w:pPr>
            <w:r w:rsidRPr="002C132A">
              <w:rPr>
                <w:szCs w:val="18"/>
                <w:highlight w:val="yellow"/>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06DBAAE2" w14:textId="77777777" w:rsidR="00943F51" w:rsidRPr="002C132A" w:rsidRDefault="00943F51" w:rsidP="002C132A">
            <w:pPr>
              <w:pStyle w:val="TAC"/>
              <w:rPr>
                <w:highlight w:val="yellow"/>
                <w:lang w:eastAsia="zh-CN"/>
              </w:rPr>
            </w:pPr>
            <w:r w:rsidRPr="002C132A">
              <w:rPr>
                <w:rFonts w:hint="eastAsia"/>
                <w:highlight w:val="yellow"/>
                <w:lang w:eastAsia="zh-CN"/>
              </w:rPr>
              <w:t>1</w:t>
            </w:r>
          </w:p>
        </w:tc>
      </w:tr>
      <w:tr w:rsidR="00943F51" w:rsidRPr="002C132A" w14:paraId="1B6C4277"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2D06C9F" w14:textId="77777777" w:rsidR="00943F51" w:rsidRPr="002C132A" w:rsidRDefault="00943F51" w:rsidP="002C132A">
            <w:pPr>
              <w:pStyle w:val="TAC"/>
              <w:rPr>
                <w:highlight w:val="yellow"/>
                <w:lang w:eastAsia="zh-CN"/>
              </w:rPr>
            </w:pPr>
            <w:r w:rsidRPr="002C132A">
              <w:rPr>
                <w:szCs w:val="18"/>
                <w:highlight w:val="yellow"/>
              </w:rPr>
              <w:t xml:space="preserve">Number of DMRS </w:t>
            </w:r>
            <w:r w:rsidRPr="002C132A">
              <w:rPr>
                <w:szCs w:val="18"/>
                <w:highlight w:val="yellow"/>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30E3D286" w14:textId="77777777" w:rsidR="00943F51" w:rsidRPr="002C132A" w:rsidRDefault="00943F51" w:rsidP="002C132A">
            <w:pPr>
              <w:pStyle w:val="TAC"/>
              <w:rPr>
                <w:highlight w:val="yellow"/>
                <w:lang w:eastAsia="zh-CN"/>
              </w:rPr>
            </w:pPr>
            <w:r w:rsidRPr="002C132A">
              <w:rPr>
                <w:highlight w:val="yellow"/>
                <w:lang w:eastAsia="zh-CN"/>
              </w:rPr>
              <w:t>24</w:t>
            </w:r>
          </w:p>
        </w:tc>
      </w:tr>
      <w:tr w:rsidR="00943F51" w:rsidRPr="002C132A" w14:paraId="1FECC8B7"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33E9D28" w14:textId="77777777" w:rsidR="00943F51" w:rsidRPr="002C132A" w:rsidRDefault="00943F51" w:rsidP="002C132A">
            <w:pPr>
              <w:pStyle w:val="TAC"/>
              <w:rPr>
                <w:highlight w:val="yellow"/>
                <w:lang w:eastAsia="zh-CN"/>
              </w:rPr>
            </w:pPr>
            <w:r w:rsidRPr="002C132A">
              <w:rPr>
                <w:szCs w:val="18"/>
                <w:highlight w:val="yellow"/>
              </w:rPr>
              <w:t>Overhead</w:t>
            </w:r>
            <w:r w:rsidRPr="002C132A">
              <w:rPr>
                <w:szCs w:val="18"/>
                <w:highlight w:val="yellow"/>
                <w:lang w:val="en-US"/>
              </w:rPr>
              <w:t xml:space="preserve">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341FDDC6" w14:textId="3AD4D1C0" w:rsidR="00943F51" w:rsidRPr="002C132A" w:rsidRDefault="00943F51" w:rsidP="002C132A">
            <w:pPr>
              <w:pStyle w:val="TAC"/>
              <w:rPr>
                <w:highlight w:val="yellow"/>
                <w:lang w:eastAsia="zh-CN"/>
              </w:rPr>
            </w:pPr>
            <w:r>
              <w:rPr>
                <w:highlight w:val="yellow"/>
                <w:lang w:eastAsia="zh-CN"/>
              </w:rPr>
              <w:t>6</w:t>
            </w:r>
          </w:p>
        </w:tc>
      </w:tr>
      <w:tr w:rsidR="00943F51" w:rsidRPr="002C132A" w14:paraId="6084331B"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9DCD0B9" w14:textId="77777777" w:rsidR="00943F51" w:rsidRPr="002C132A" w:rsidRDefault="00943F51" w:rsidP="002C132A">
            <w:pPr>
              <w:pStyle w:val="TAC"/>
              <w:rPr>
                <w:highlight w:val="yellow"/>
              </w:rPr>
            </w:pPr>
            <w:r w:rsidRPr="002C132A">
              <w:rPr>
                <w:szCs w:val="18"/>
                <w:highlight w:val="yellow"/>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0740248C" w14:textId="20961E37" w:rsidR="00943F51" w:rsidRPr="002C132A" w:rsidRDefault="00943F51" w:rsidP="002C132A">
            <w:pPr>
              <w:pStyle w:val="TAC"/>
              <w:rPr>
                <w:highlight w:val="yellow"/>
                <w:lang w:eastAsia="zh-CN"/>
              </w:rPr>
            </w:pPr>
            <w:r>
              <w:rPr>
                <w:highlight w:val="yellow"/>
                <w:lang w:eastAsia="zh-CN"/>
              </w:rPr>
              <w:t>14344</w:t>
            </w:r>
          </w:p>
        </w:tc>
      </w:tr>
      <w:tr w:rsidR="00943F51" w:rsidRPr="002C132A" w14:paraId="606B3781"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4AA98EE4" w14:textId="77777777" w:rsidR="00943F51" w:rsidRPr="002C132A" w:rsidRDefault="00943F51" w:rsidP="002C132A">
            <w:pPr>
              <w:pStyle w:val="TAC"/>
              <w:rPr>
                <w:highlight w:val="yellow"/>
              </w:rPr>
            </w:pPr>
            <w:r w:rsidRPr="002C132A">
              <w:rPr>
                <w:szCs w:val="18"/>
                <w:highlight w:val="yellow"/>
                <w:lang w:val="sv-FI"/>
              </w:rPr>
              <w:t xml:space="preserve">Transport block CRC per Slot </w:t>
            </w:r>
            <w:r w:rsidRPr="002C132A">
              <w:rPr>
                <w:szCs w:val="18"/>
                <w:highlight w:val="yellow"/>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65DB92DF" w14:textId="77777777" w:rsidR="00943F51" w:rsidRPr="002C132A" w:rsidRDefault="00943F51" w:rsidP="002C132A">
            <w:pPr>
              <w:pStyle w:val="TAC"/>
              <w:rPr>
                <w:highlight w:val="yellow"/>
                <w:lang w:eastAsia="zh-CN"/>
              </w:rPr>
            </w:pPr>
            <w:r w:rsidRPr="002C132A">
              <w:rPr>
                <w:rFonts w:hint="eastAsia"/>
                <w:highlight w:val="yellow"/>
                <w:lang w:eastAsia="zh-CN"/>
              </w:rPr>
              <w:t>2</w:t>
            </w:r>
            <w:r w:rsidRPr="002C132A">
              <w:rPr>
                <w:highlight w:val="yellow"/>
                <w:lang w:eastAsia="zh-CN"/>
              </w:rPr>
              <w:t>4</w:t>
            </w:r>
          </w:p>
        </w:tc>
      </w:tr>
      <w:tr w:rsidR="00943F51" w:rsidRPr="002C132A" w14:paraId="2A5902E2"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0C3D43DB" w14:textId="77777777" w:rsidR="00943F51" w:rsidRPr="002C132A" w:rsidRDefault="00943F51" w:rsidP="002C132A">
            <w:pPr>
              <w:pStyle w:val="TAC"/>
              <w:rPr>
                <w:highlight w:val="yellow"/>
              </w:rPr>
            </w:pPr>
            <w:r w:rsidRPr="002C132A">
              <w:rPr>
                <w:szCs w:val="18"/>
                <w:highlight w:val="yellow"/>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2560E2EE" w14:textId="5AD0E62C" w:rsidR="00943F51" w:rsidRPr="002C132A" w:rsidRDefault="00943F51" w:rsidP="002C132A">
            <w:pPr>
              <w:pStyle w:val="TAC"/>
              <w:rPr>
                <w:rFonts w:cs="Arial"/>
                <w:szCs w:val="18"/>
                <w:highlight w:val="yellow"/>
                <w:lang w:eastAsia="zh-CN"/>
              </w:rPr>
            </w:pPr>
            <w:r>
              <w:rPr>
                <w:highlight w:val="yellow"/>
                <w:lang w:eastAsia="zh-CN"/>
              </w:rPr>
              <w:t>2</w:t>
            </w:r>
          </w:p>
        </w:tc>
      </w:tr>
      <w:tr w:rsidR="00943F51" w14:paraId="3D31E356" w14:textId="77777777" w:rsidTr="002C132A">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33D0626E" w14:textId="77777777" w:rsidR="00943F51" w:rsidRPr="002C132A" w:rsidRDefault="00943F51" w:rsidP="002C132A">
            <w:pPr>
              <w:pStyle w:val="TAC"/>
              <w:rPr>
                <w:highlight w:val="yellow"/>
              </w:rPr>
            </w:pPr>
            <w:r w:rsidRPr="002C132A">
              <w:rPr>
                <w:szCs w:val="18"/>
                <w:highlight w:val="yellow"/>
              </w:rPr>
              <w:t>Binary Channel Bits Per Slot</w:t>
            </w:r>
            <w:r w:rsidRPr="002C132A">
              <w:rPr>
                <w:szCs w:val="18"/>
                <w:highlight w:val="yellow"/>
                <w:lang w:val="sv-FI"/>
              </w:rPr>
              <w:t xml:space="preserve"> </w:t>
            </w:r>
            <w:r w:rsidRPr="002C132A">
              <w:rPr>
                <w:szCs w:val="18"/>
                <w:highlight w:val="yellow"/>
              </w:rPr>
              <w:t>(bits)</w:t>
            </w:r>
          </w:p>
        </w:tc>
        <w:tc>
          <w:tcPr>
            <w:tcW w:w="1218" w:type="dxa"/>
            <w:tcBorders>
              <w:top w:val="single" w:sz="4" w:space="0" w:color="auto"/>
              <w:left w:val="single" w:sz="4" w:space="0" w:color="auto"/>
              <w:bottom w:val="single" w:sz="4" w:space="0" w:color="auto"/>
              <w:right w:val="single" w:sz="4" w:space="0" w:color="auto"/>
            </w:tcBorders>
            <w:vAlign w:val="center"/>
          </w:tcPr>
          <w:p w14:paraId="5C5CF6FE" w14:textId="07C4B9FA" w:rsidR="00943F51" w:rsidRPr="002C132A" w:rsidRDefault="00943F51" w:rsidP="002C132A">
            <w:pPr>
              <w:pStyle w:val="TAC"/>
              <w:rPr>
                <w:highlight w:val="yellow"/>
                <w:lang w:eastAsia="zh-CN"/>
              </w:rPr>
            </w:pPr>
            <w:r>
              <w:rPr>
                <w:highlight w:val="yellow"/>
                <w:lang w:eastAsia="zh-CN"/>
              </w:rPr>
              <w:t>30360</w:t>
            </w:r>
          </w:p>
        </w:tc>
      </w:tr>
    </w:tbl>
    <w:p w14:paraId="17667691" w14:textId="77777777" w:rsidR="002C132A" w:rsidRDefault="002C132A" w:rsidP="0054360A">
      <w:pPr>
        <w:rPr>
          <w:lang w:val="nb-NO" w:eastAsia="en-GB"/>
        </w:rPr>
      </w:pPr>
    </w:p>
    <w:bookmarkEnd w:id="0"/>
    <w:p w14:paraId="0C6EFFFB" w14:textId="056C0830"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3C6F99">
        <w:rPr>
          <w:rFonts w:ascii="Times New Roman" w:hAnsi="Times New Roman"/>
          <w:i/>
          <w:highlight w:val="yellow"/>
        </w:rPr>
        <w:t>TEXT PROPOSAL</w:t>
      </w:r>
      <w:r>
        <w:rPr>
          <w:rFonts w:ascii="Times New Roman" w:hAnsi="Times New Roman"/>
          <w:i/>
          <w:highlight w:val="yellow"/>
        </w:rPr>
        <w:t xml:space="preserve"> 1</w:t>
      </w:r>
      <w:r w:rsidR="002F49C6" w:rsidRPr="002F49C6">
        <w:rPr>
          <w:rFonts w:ascii="Times New Roman" w:hAnsi="Times New Roman"/>
          <w:i/>
          <w:highlight w:val="yellow"/>
        </w:rPr>
        <w:t>&gt;</w:t>
      </w:r>
    </w:p>
    <w:p w14:paraId="763AD34C" w14:textId="77777777" w:rsidR="00185C33" w:rsidRDefault="00185C33" w:rsidP="00185C33"/>
    <w:sectPr w:rsidR="00185C33"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3ADA7" w14:textId="77777777" w:rsidR="009C3524" w:rsidRDefault="009C3524">
      <w:r>
        <w:separator/>
      </w:r>
    </w:p>
  </w:endnote>
  <w:endnote w:type="continuationSeparator" w:id="0">
    <w:p w14:paraId="453ECC9E" w14:textId="77777777" w:rsidR="009C3524" w:rsidRDefault="009C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22E18" w14:textId="77777777" w:rsidR="009C3524" w:rsidRDefault="009C3524">
      <w:r>
        <w:separator/>
      </w:r>
    </w:p>
  </w:footnote>
  <w:footnote w:type="continuationSeparator" w:id="0">
    <w:p w14:paraId="624B2802" w14:textId="77777777" w:rsidR="009C3524" w:rsidRDefault="009C3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2C132A" w:rsidRDefault="002C132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6AF2"/>
    <w:rsid w:val="0000745B"/>
    <w:rsid w:val="00012186"/>
    <w:rsid w:val="0001637D"/>
    <w:rsid w:val="00016B01"/>
    <w:rsid w:val="00022E4A"/>
    <w:rsid w:val="00041531"/>
    <w:rsid w:val="00047BF6"/>
    <w:rsid w:val="00051974"/>
    <w:rsid w:val="00052721"/>
    <w:rsid w:val="00093BCD"/>
    <w:rsid w:val="000A6394"/>
    <w:rsid w:val="000B7FED"/>
    <w:rsid w:val="000C038A"/>
    <w:rsid w:val="000C12D0"/>
    <w:rsid w:val="000C6598"/>
    <w:rsid w:val="000D5510"/>
    <w:rsid w:val="000E585C"/>
    <w:rsid w:val="00103832"/>
    <w:rsid w:val="0011782F"/>
    <w:rsid w:val="0014527F"/>
    <w:rsid w:val="00145D43"/>
    <w:rsid w:val="00154B2E"/>
    <w:rsid w:val="001668EF"/>
    <w:rsid w:val="001738B7"/>
    <w:rsid w:val="00174087"/>
    <w:rsid w:val="00175350"/>
    <w:rsid w:val="001844A1"/>
    <w:rsid w:val="00185C33"/>
    <w:rsid w:val="001860EA"/>
    <w:rsid w:val="00192C46"/>
    <w:rsid w:val="00193178"/>
    <w:rsid w:val="0019657B"/>
    <w:rsid w:val="001A08B3"/>
    <w:rsid w:val="001A11AF"/>
    <w:rsid w:val="001A7B60"/>
    <w:rsid w:val="001B52F0"/>
    <w:rsid w:val="001B54C1"/>
    <w:rsid w:val="001B7A65"/>
    <w:rsid w:val="001D1969"/>
    <w:rsid w:val="001E1388"/>
    <w:rsid w:val="001E41F3"/>
    <w:rsid w:val="001F7FD1"/>
    <w:rsid w:val="00201249"/>
    <w:rsid w:val="00213F80"/>
    <w:rsid w:val="00217AE4"/>
    <w:rsid w:val="002203D7"/>
    <w:rsid w:val="00237BE2"/>
    <w:rsid w:val="0025006B"/>
    <w:rsid w:val="0026004D"/>
    <w:rsid w:val="002640DD"/>
    <w:rsid w:val="00264CDB"/>
    <w:rsid w:val="00275D12"/>
    <w:rsid w:val="00284FEB"/>
    <w:rsid w:val="002860C4"/>
    <w:rsid w:val="00286DD4"/>
    <w:rsid w:val="00291072"/>
    <w:rsid w:val="0029530C"/>
    <w:rsid w:val="002B2367"/>
    <w:rsid w:val="002B2CAE"/>
    <w:rsid w:val="002B3A10"/>
    <w:rsid w:val="002B55B4"/>
    <w:rsid w:val="002B5741"/>
    <w:rsid w:val="002B5A76"/>
    <w:rsid w:val="002B7E94"/>
    <w:rsid w:val="002C132A"/>
    <w:rsid w:val="002E0F7F"/>
    <w:rsid w:val="002E7DE6"/>
    <w:rsid w:val="002F49C6"/>
    <w:rsid w:val="002F599A"/>
    <w:rsid w:val="00305409"/>
    <w:rsid w:val="0031497C"/>
    <w:rsid w:val="00342A3C"/>
    <w:rsid w:val="003523B0"/>
    <w:rsid w:val="003609EF"/>
    <w:rsid w:val="0036231A"/>
    <w:rsid w:val="00362C24"/>
    <w:rsid w:val="0037103B"/>
    <w:rsid w:val="00374DD4"/>
    <w:rsid w:val="00395A3A"/>
    <w:rsid w:val="003A292B"/>
    <w:rsid w:val="003C1337"/>
    <w:rsid w:val="003C6F99"/>
    <w:rsid w:val="003D503F"/>
    <w:rsid w:val="003D6632"/>
    <w:rsid w:val="003E11FB"/>
    <w:rsid w:val="003E1A36"/>
    <w:rsid w:val="004024B8"/>
    <w:rsid w:val="004041BB"/>
    <w:rsid w:val="00410371"/>
    <w:rsid w:val="004179BB"/>
    <w:rsid w:val="004242F1"/>
    <w:rsid w:val="0046643B"/>
    <w:rsid w:val="00471FD9"/>
    <w:rsid w:val="00474ECA"/>
    <w:rsid w:val="0047666B"/>
    <w:rsid w:val="0048446A"/>
    <w:rsid w:val="0049107A"/>
    <w:rsid w:val="00492C07"/>
    <w:rsid w:val="00497354"/>
    <w:rsid w:val="004B1C27"/>
    <w:rsid w:val="004B75B7"/>
    <w:rsid w:val="004C32EB"/>
    <w:rsid w:val="004C46FA"/>
    <w:rsid w:val="004D65CE"/>
    <w:rsid w:val="00513321"/>
    <w:rsid w:val="0051580D"/>
    <w:rsid w:val="00517E86"/>
    <w:rsid w:val="005262A5"/>
    <w:rsid w:val="00533DB8"/>
    <w:rsid w:val="0054360A"/>
    <w:rsid w:val="00544771"/>
    <w:rsid w:val="005456D2"/>
    <w:rsid w:val="00547111"/>
    <w:rsid w:val="005646DE"/>
    <w:rsid w:val="0056696D"/>
    <w:rsid w:val="00567BA0"/>
    <w:rsid w:val="00570F34"/>
    <w:rsid w:val="00571BF6"/>
    <w:rsid w:val="00577574"/>
    <w:rsid w:val="005809A3"/>
    <w:rsid w:val="005838A8"/>
    <w:rsid w:val="00585C02"/>
    <w:rsid w:val="00592D74"/>
    <w:rsid w:val="005A1760"/>
    <w:rsid w:val="005C47AB"/>
    <w:rsid w:val="005C5BCA"/>
    <w:rsid w:val="005C6EB9"/>
    <w:rsid w:val="005D239A"/>
    <w:rsid w:val="005D5B73"/>
    <w:rsid w:val="005D7114"/>
    <w:rsid w:val="005E2C44"/>
    <w:rsid w:val="005F6E85"/>
    <w:rsid w:val="005F7C17"/>
    <w:rsid w:val="0060700A"/>
    <w:rsid w:val="0061148E"/>
    <w:rsid w:val="00614E11"/>
    <w:rsid w:val="00616E26"/>
    <w:rsid w:val="00617224"/>
    <w:rsid w:val="00621188"/>
    <w:rsid w:val="00623D6B"/>
    <w:rsid w:val="006257ED"/>
    <w:rsid w:val="00625BB3"/>
    <w:rsid w:val="00646A8E"/>
    <w:rsid w:val="00654B64"/>
    <w:rsid w:val="00655D2B"/>
    <w:rsid w:val="00674CF0"/>
    <w:rsid w:val="0068264A"/>
    <w:rsid w:val="006830C7"/>
    <w:rsid w:val="006858DF"/>
    <w:rsid w:val="00695808"/>
    <w:rsid w:val="006B46FB"/>
    <w:rsid w:val="006E21FB"/>
    <w:rsid w:val="006F0153"/>
    <w:rsid w:val="006F179E"/>
    <w:rsid w:val="006F19B0"/>
    <w:rsid w:val="00700D21"/>
    <w:rsid w:val="0070644E"/>
    <w:rsid w:val="0070794E"/>
    <w:rsid w:val="00717FCC"/>
    <w:rsid w:val="0072024B"/>
    <w:rsid w:val="00733DB3"/>
    <w:rsid w:val="00751283"/>
    <w:rsid w:val="007530B4"/>
    <w:rsid w:val="00760F34"/>
    <w:rsid w:val="00774C95"/>
    <w:rsid w:val="007862E2"/>
    <w:rsid w:val="007870E8"/>
    <w:rsid w:val="00792342"/>
    <w:rsid w:val="007977A8"/>
    <w:rsid w:val="007A226D"/>
    <w:rsid w:val="007A3251"/>
    <w:rsid w:val="007B512A"/>
    <w:rsid w:val="007B7405"/>
    <w:rsid w:val="007B7CDD"/>
    <w:rsid w:val="007C019F"/>
    <w:rsid w:val="007C2097"/>
    <w:rsid w:val="007C4495"/>
    <w:rsid w:val="007C6AF2"/>
    <w:rsid w:val="007D6A07"/>
    <w:rsid w:val="007D798E"/>
    <w:rsid w:val="007F0AD6"/>
    <w:rsid w:val="007F7259"/>
    <w:rsid w:val="008007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3F51"/>
    <w:rsid w:val="0094633C"/>
    <w:rsid w:val="00974531"/>
    <w:rsid w:val="00975527"/>
    <w:rsid w:val="0097730A"/>
    <w:rsid w:val="009777D9"/>
    <w:rsid w:val="00980E9E"/>
    <w:rsid w:val="009859DB"/>
    <w:rsid w:val="00991B88"/>
    <w:rsid w:val="00993F44"/>
    <w:rsid w:val="009967DF"/>
    <w:rsid w:val="009A5753"/>
    <w:rsid w:val="009A579D"/>
    <w:rsid w:val="009B2A99"/>
    <w:rsid w:val="009C3524"/>
    <w:rsid w:val="009C3A67"/>
    <w:rsid w:val="009D5037"/>
    <w:rsid w:val="009E3297"/>
    <w:rsid w:val="009F5BC5"/>
    <w:rsid w:val="009F734F"/>
    <w:rsid w:val="00A04AC3"/>
    <w:rsid w:val="00A14D0F"/>
    <w:rsid w:val="00A246B6"/>
    <w:rsid w:val="00A3523D"/>
    <w:rsid w:val="00A4155F"/>
    <w:rsid w:val="00A47E70"/>
    <w:rsid w:val="00A50CF0"/>
    <w:rsid w:val="00A66230"/>
    <w:rsid w:val="00A702BF"/>
    <w:rsid w:val="00A7671C"/>
    <w:rsid w:val="00A85506"/>
    <w:rsid w:val="00A85D6A"/>
    <w:rsid w:val="00AA2CBC"/>
    <w:rsid w:val="00AA65C8"/>
    <w:rsid w:val="00AC5820"/>
    <w:rsid w:val="00AC7EF9"/>
    <w:rsid w:val="00AD1CD8"/>
    <w:rsid w:val="00AD2F3C"/>
    <w:rsid w:val="00AD3339"/>
    <w:rsid w:val="00AF2B45"/>
    <w:rsid w:val="00AF3DF7"/>
    <w:rsid w:val="00AF48CE"/>
    <w:rsid w:val="00AF7769"/>
    <w:rsid w:val="00B06A79"/>
    <w:rsid w:val="00B13B43"/>
    <w:rsid w:val="00B171D2"/>
    <w:rsid w:val="00B238A4"/>
    <w:rsid w:val="00B258BB"/>
    <w:rsid w:val="00B2653C"/>
    <w:rsid w:val="00B3382F"/>
    <w:rsid w:val="00B35A7A"/>
    <w:rsid w:val="00B368C5"/>
    <w:rsid w:val="00B36DE0"/>
    <w:rsid w:val="00B431B3"/>
    <w:rsid w:val="00B444A3"/>
    <w:rsid w:val="00B60DC2"/>
    <w:rsid w:val="00B652B5"/>
    <w:rsid w:val="00B67B97"/>
    <w:rsid w:val="00B718B4"/>
    <w:rsid w:val="00B724E1"/>
    <w:rsid w:val="00B850DD"/>
    <w:rsid w:val="00B968C8"/>
    <w:rsid w:val="00BA140E"/>
    <w:rsid w:val="00BA1434"/>
    <w:rsid w:val="00BA3EC5"/>
    <w:rsid w:val="00BA51D9"/>
    <w:rsid w:val="00BB5DFC"/>
    <w:rsid w:val="00BC28F7"/>
    <w:rsid w:val="00BD013B"/>
    <w:rsid w:val="00BD279D"/>
    <w:rsid w:val="00BD6BB8"/>
    <w:rsid w:val="00BD7380"/>
    <w:rsid w:val="00C14366"/>
    <w:rsid w:val="00C2330F"/>
    <w:rsid w:val="00C264EF"/>
    <w:rsid w:val="00C35DD1"/>
    <w:rsid w:val="00C45AA4"/>
    <w:rsid w:val="00C50C67"/>
    <w:rsid w:val="00C61823"/>
    <w:rsid w:val="00C66BA2"/>
    <w:rsid w:val="00C71BB7"/>
    <w:rsid w:val="00C84B7B"/>
    <w:rsid w:val="00C86E00"/>
    <w:rsid w:val="00C935A7"/>
    <w:rsid w:val="00C95985"/>
    <w:rsid w:val="00CC284B"/>
    <w:rsid w:val="00CC5026"/>
    <w:rsid w:val="00CC68D0"/>
    <w:rsid w:val="00CE0E70"/>
    <w:rsid w:val="00CF28E2"/>
    <w:rsid w:val="00D03F9A"/>
    <w:rsid w:val="00D06D51"/>
    <w:rsid w:val="00D16A38"/>
    <w:rsid w:val="00D24991"/>
    <w:rsid w:val="00D41503"/>
    <w:rsid w:val="00D50255"/>
    <w:rsid w:val="00D5191D"/>
    <w:rsid w:val="00D66520"/>
    <w:rsid w:val="00D7143D"/>
    <w:rsid w:val="00D76575"/>
    <w:rsid w:val="00D827E5"/>
    <w:rsid w:val="00D84C6D"/>
    <w:rsid w:val="00D867BA"/>
    <w:rsid w:val="00D90D8A"/>
    <w:rsid w:val="00D916FF"/>
    <w:rsid w:val="00D9406E"/>
    <w:rsid w:val="00DA060B"/>
    <w:rsid w:val="00DA078C"/>
    <w:rsid w:val="00DC3993"/>
    <w:rsid w:val="00DD014F"/>
    <w:rsid w:val="00DD0DC6"/>
    <w:rsid w:val="00DD5D59"/>
    <w:rsid w:val="00DD7BD4"/>
    <w:rsid w:val="00DE34CF"/>
    <w:rsid w:val="00DE749F"/>
    <w:rsid w:val="00DF52A8"/>
    <w:rsid w:val="00E00261"/>
    <w:rsid w:val="00E07A1F"/>
    <w:rsid w:val="00E13F3D"/>
    <w:rsid w:val="00E14D94"/>
    <w:rsid w:val="00E24D05"/>
    <w:rsid w:val="00E34898"/>
    <w:rsid w:val="00E44CC6"/>
    <w:rsid w:val="00E50C6D"/>
    <w:rsid w:val="00E53DAF"/>
    <w:rsid w:val="00E624B4"/>
    <w:rsid w:val="00E85080"/>
    <w:rsid w:val="00E8738C"/>
    <w:rsid w:val="00E939C8"/>
    <w:rsid w:val="00E96744"/>
    <w:rsid w:val="00EB06AD"/>
    <w:rsid w:val="00EB09B7"/>
    <w:rsid w:val="00EB0E4F"/>
    <w:rsid w:val="00EB290A"/>
    <w:rsid w:val="00EC1CFC"/>
    <w:rsid w:val="00EC44C6"/>
    <w:rsid w:val="00ED2F16"/>
    <w:rsid w:val="00ED3CF7"/>
    <w:rsid w:val="00ED7838"/>
    <w:rsid w:val="00EE2825"/>
    <w:rsid w:val="00EE7D7C"/>
    <w:rsid w:val="00EF6270"/>
    <w:rsid w:val="00F25D98"/>
    <w:rsid w:val="00F300FB"/>
    <w:rsid w:val="00F51594"/>
    <w:rsid w:val="00F5751B"/>
    <w:rsid w:val="00F620C2"/>
    <w:rsid w:val="00F62A2B"/>
    <w:rsid w:val="00F83B33"/>
    <w:rsid w:val="00F93942"/>
    <w:rsid w:val="00F94C78"/>
    <w:rsid w:val="00F95230"/>
    <w:rsid w:val="00FA1684"/>
    <w:rsid w:val="00FB6386"/>
    <w:rsid w:val="00FC13C6"/>
    <w:rsid w:val="00FD04CE"/>
    <w:rsid w:val="00FD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C132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ffc">
    <w:name w:val="首标题"/>
    <w:rsid w:val="003C6F99"/>
    <w:rPr>
      <w:rFonts w:ascii="Arial" w:eastAsia="宋体" w:hAnsi="Arial"/>
      <w:sz w:val="24"/>
      <w:lang w:val="en-US" w:eastAsia="zh-CN" w:bidi="ar-SA"/>
    </w:rPr>
  </w:style>
  <w:style w:type="character" w:customStyle="1" w:styleId="ReferenceChar">
    <w:name w:val="Reference Char"/>
    <w:link w:val="Reference"/>
    <w:uiPriority w:val="99"/>
    <w:rsid w:val="003C6F99"/>
    <w:rPr>
      <w:rFonts w:ascii="Times New Roman" w:eastAsia="MS Mincho" w:hAnsi="Times New Roman"/>
      <w:lang w:val="en-GB" w:eastAsia="en-GB"/>
    </w:rPr>
  </w:style>
  <w:style w:type="character" w:customStyle="1" w:styleId="Char13">
    <w:name w:val="注释标题 Char1"/>
    <w:basedOn w:val="a2"/>
    <w:uiPriority w:val="99"/>
    <w:semiHidden/>
    <w:rsid w:val="00193178"/>
    <w:rPr>
      <w:rFonts w:ascii="Times New Roman" w:hAnsi="Times New Roman"/>
      <w:lang w:val="en-GB" w:eastAsia="en-US"/>
    </w:rPr>
  </w:style>
  <w:style w:type="table" w:customStyle="1" w:styleId="TableGrid9">
    <w:name w:val="Table Grid9"/>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5436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4613355">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2399954">
      <w:bodyDiv w:val="1"/>
      <w:marLeft w:val="0"/>
      <w:marRight w:val="0"/>
      <w:marTop w:val="0"/>
      <w:marBottom w:val="0"/>
      <w:divBdr>
        <w:top w:val="none" w:sz="0" w:space="0" w:color="auto"/>
        <w:left w:val="none" w:sz="0" w:space="0" w:color="auto"/>
        <w:bottom w:val="none" w:sz="0" w:space="0" w:color="auto"/>
        <w:right w:val="none" w:sz="0" w:space="0" w:color="auto"/>
      </w:divBdr>
      <w:divsChild>
        <w:div w:id="334185284">
          <w:marLeft w:val="360"/>
          <w:marRight w:val="0"/>
          <w:marTop w:val="200"/>
          <w:marBottom w:val="0"/>
          <w:divBdr>
            <w:top w:val="none" w:sz="0" w:space="0" w:color="auto"/>
            <w:left w:val="none" w:sz="0" w:space="0" w:color="auto"/>
            <w:bottom w:val="none" w:sz="0" w:space="0" w:color="auto"/>
            <w:right w:val="none" w:sz="0" w:space="0" w:color="auto"/>
          </w:divBdr>
        </w:div>
      </w:divsChild>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5816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4214574">
      <w:bodyDiv w:val="1"/>
      <w:marLeft w:val="0"/>
      <w:marRight w:val="0"/>
      <w:marTop w:val="0"/>
      <w:marBottom w:val="0"/>
      <w:divBdr>
        <w:top w:val="none" w:sz="0" w:space="0" w:color="auto"/>
        <w:left w:val="none" w:sz="0" w:space="0" w:color="auto"/>
        <w:bottom w:val="none" w:sz="0" w:space="0" w:color="auto"/>
        <w:right w:val="none" w:sz="0" w:space="0" w:color="auto"/>
      </w:divBdr>
      <w:divsChild>
        <w:div w:id="2072538942">
          <w:marLeft w:val="1080"/>
          <w:marRight w:val="0"/>
          <w:marTop w:val="100"/>
          <w:marBottom w:val="0"/>
          <w:divBdr>
            <w:top w:val="none" w:sz="0" w:space="0" w:color="auto"/>
            <w:left w:val="none" w:sz="0" w:space="0" w:color="auto"/>
            <w:bottom w:val="none" w:sz="0" w:space="0" w:color="auto"/>
            <w:right w:val="none" w:sz="0" w:space="0" w:color="auto"/>
          </w:divBdr>
        </w:div>
        <w:div w:id="1821649417">
          <w:marLeft w:val="1080"/>
          <w:marRight w:val="0"/>
          <w:marTop w:val="100"/>
          <w:marBottom w:val="0"/>
          <w:divBdr>
            <w:top w:val="none" w:sz="0" w:space="0" w:color="auto"/>
            <w:left w:val="none" w:sz="0" w:space="0" w:color="auto"/>
            <w:bottom w:val="none" w:sz="0" w:space="0" w:color="auto"/>
            <w:right w:val="none" w:sz="0" w:space="0" w:color="auto"/>
          </w:divBdr>
        </w:div>
      </w:divsChild>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17137673">
      <w:bodyDiv w:val="1"/>
      <w:marLeft w:val="0"/>
      <w:marRight w:val="0"/>
      <w:marTop w:val="0"/>
      <w:marBottom w:val="0"/>
      <w:divBdr>
        <w:top w:val="none" w:sz="0" w:space="0" w:color="auto"/>
        <w:left w:val="none" w:sz="0" w:space="0" w:color="auto"/>
        <w:bottom w:val="none" w:sz="0" w:space="0" w:color="auto"/>
        <w:right w:val="none" w:sz="0" w:space="0" w:color="auto"/>
      </w:divBdr>
      <w:divsChild>
        <w:div w:id="761030425">
          <w:marLeft w:val="1080"/>
          <w:marRight w:val="0"/>
          <w:marTop w:val="100"/>
          <w:marBottom w:val="0"/>
          <w:divBdr>
            <w:top w:val="none" w:sz="0" w:space="0" w:color="auto"/>
            <w:left w:val="none" w:sz="0" w:space="0" w:color="auto"/>
            <w:bottom w:val="none" w:sz="0" w:space="0" w:color="auto"/>
            <w:right w:val="none" w:sz="0" w:space="0" w:color="auto"/>
          </w:divBdr>
        </w:div>
        <w:div w:id="1889225578">
          <w:marLeft w:val="1080"/>
          <w:marRight w:val="0"/>
          <w:marTop w:val="100"/>
          <w:marBottom w:val="0"/>
          <w:divBdr>
            <w:top w:val="none" w:sz="0" w:space="0" w:color="auto"/>
            <w:left w:val="none" w:sz="0" w:space="0" w:color="auto"/>
            <w:bottom w:val="none" w:sz="0" w:space="0" w:color="auto"/>
            <w:right w:val="none" w:sz="0" w:space="0" w:color="auto"/>
          </w:divBdr>
        </w:div>
      </w:divsChild>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697652297">
      <w:bodyDiv w:val="1"/>
      <w:marLeft w:val="0"/>
      <w:marRight w:val="0"/>
      <w:marTop w:val="0"/>
      <w:marBottom w:val="0"/>
      <w:divBdr>
        <w:top w:val="none" w:sz="0" w:space="0" w:color="auto"/>
        <w:left w:val="none" w:sz="0" w:space="0" w:color="auto"/>
        <w:bottom w:val="none" w:sz="0" w:space="0" w:color="auto"/>
        <w:right w:val="none" w:sz="0" w:space="0" w:color="auto"/>
      </w:divBdr>
      <w:divsChild>
        <w:div w:id="1180319237">
          <w:marLeft w:val="1080"/>
          <w:marRight w:val="0"/>
          <w:marTop w:val="100"/>
          <w:marBottom w:val="0"/>
          <w:divBdr>
            <w:top w:val="none" w:sz="0" w:space="0" w:color="auto"/>
            <w:left w:val="none" w:sz="0" w:space="0" w:color="auto"/>
            <w:bottom w:val="none" w:sz="0" w:space="0" w:color="auto"/>
            <w:right w:val="none" w:sz="0" w:space="0" w:color="auto"/>
          </w:divBdr>
        </w:div>
      </w:divsChild>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F381-5554-4096-9172-84CA90075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TotalTime>
  <Pages>17</Pages>
  <Words>5777</Words>
  <Characters>32932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5</cp:revision>
  <cp:lastPrinted>1900-01-01T00:00:00Z</cp:lastPrinted>
  <dcterms:created xsi:type="dcterms:W3CDTF">2021-05-24T07:03:00Z</dcterms:created>
  <dcterms:modified xsi:type="dcterms:W3CDTF">2021-05-24T14:04:00Z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(3)3UFyIgVUitivgADisaUzY0g/RaUorVaqDZD3yfvmwXBc4mbl0Pi4ueZs0d+7UGx4NsyvX1K8
s4slEoTzodNVR8adgDHDwJSRVm7Y10jEP03v9JUX1e8pKfApaudGzb4x9tCt7lPJwOZmdDZk
kMiPqIV4dyOgvwk9Ct7Cd4vnPcXe+CpivWa29rz0u9k6OFcorU4Xm4yRDn1yd0OPPFb7Ju5d
zXrEj7jkG2WQkNq0Mj</vt:lpwstr>
  </property>
  <property fmtid="{D5CDD505-2E9C-101B-9397-08002B2CF9AE}" pid="22" name="_2015_ms_pID_7253431">
    <vt:lpwstr>zGSq+Lngut/lzHSbvEJe1ox7ZeXqb0wnMUwE4bVfSj6Iq4ol+8K5sj
FJf1xZNs7Y/VN/rMUtkWFwlva6RELqVrBNtSyV/c7LOjccUZTFvL60ZoBmgaVVPXC4BTznWF
hy6kcW6vOsL8AaCyYxv1yfkKXMqm6cnHirCeMWlxCALQ3MkDPo1/a2FBWyu6V2iI7kvY7Wdl
7h+NXAndrz/9EDQ3tdiOy3rcNc3Ypf10IT/l</vt:lpwstr>
  </property>
  <property fmtid="{D5CDD505-2E9C-101B-9397-08002B2CF9AE}" pid="23" name="_2015_ms_pID_7253432">
    <vt:lpwstr>gWcdkej1RaxsOczggWqKPgE=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1621820931</vt:lpwstr>
  </property>
</Properties>
</file>